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9885AC365820449DA986A5622FE2FA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4E6594" w14:textId="77777777" w:rsidR="00E167AD" w:rsidRDefault="008D2EF9" w:rsidP="00E40ABD">
          <w:pPr>
            <w:spacing w:before="3000"/>
            <w:jc w:val="right"/>
            <w:rPr>
              <w:b/>
              <w:sz w:val="56"/>
              <w:szCs w:val="56"/>
            </w:rPr>
          </w:pPr>
          <w:r w:rsidRPr="008D2EF9">
            <w:rPr>
              <w:b/>
              <w:sz w:val="56"/>
              <w:szCs w:val="56"/>
            </w:rPr>
            <w:t>Plan aktivnosti</w:t>
          </w:r>
        </w:p>
      </w:sdtContent>
    </w:sdt>
    <w:p w14:paraId="5A9B7E76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2CFB8BA9" w14:textId="77777777" w:rsidR="00A33C7F" w:rsidRDefault="00A33C7F">
      <w:pPr>
        <w:spacing w:after="0" w:line="240" w:lineRule="auto"/>
      </w:pPr>
      <w:r>
        <w:br w:type="page"/>
      </w:r>
    </w:p>
    <w:p w14:paraId="3C5C28E8" w14:textId="6A0DC2EA" w:rsidR="008D2EF9" w:rsidRPr="00707D13" w:rsidRDefault="008D2EF9" w:rsidP="008D2EF9">
      <w:pPr>
        <w:rPr>
          <w:b/>
          <w:bCs/>
        </w:rPr>
      </w:pPr>
      <w:r w:rsidRPr="00707D13">
        <w:rPr>
          <w:b/>
          <w:bCs/>
        </w:rPr>
        <w:lastRenderedPageBreak/>
        <w:t>NAZIV PROJEKTA:</w:t>
      </w:r>
      <w:r w:rsidRPr="00707D13" w:rsidDel="00837861"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_____________________________________________________________________</w:t>
      </w:r>
      <w:r>
        <w:rPr>
          <w:b/>
          <w:bCs/>
        </w:rPr>
        <w:t>_____________</w:t>
      </w:r>
    </w:p>
    <w:p w14:paraId="369A1051" w14:textId="77777777" w:rsidR="008D2EF9" w:rsidRPr="00707D13" w:rsidRDefault="008D2EF9" w:rsidP="008D2EF9">
      <w:pPr>
        <w:spacing w:after="120" w:line="320" w:lineRule="exact"/>
        <w:rPr>
          <w:b/>
          <w:bCs/>
        </w:rPr>
      </w:pPr>
      <w:r w:rsidRPr="00707D13">
        <w:rPr>
          <w:b/>
          <w:bCs/>
        </w:rPr>
        <w:t>UKUPNA VRIJEDNOST PROJEKTA (s PDV</w:t>
      </w:r>
      <w:r>
        <w:rPr>
          <w:b/>
          <w:bCs/>
        </w:rPr>
        <w:t>-o</w:t>
      </w:r>
      <w:r w:rsidRPr="00707D13">
        <w:rPr>
          <w:b/>
          <w:bCs/>
        </w:rPr>
        <w:t>m)</w:t>
      </w:r>
      <w:r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___________________________________________HRK</w:t>
      </w:r>
    </w:p>
    <w:p w14:paraId="4F70CA91" w14:textId="77777777" w:rsidR="008D2EF9" w:rsidRPr="00707D13" w:rsidRDefault="008D2EF9" w:rsidP="008D2EF9">
      <w:pPr>
        <w:spacing w:after="120" w:line="320" w:lineRule="exact"/>
        <w:rPr>
          <w:bCs/>
          <w:sz w:val="16"/>
          <w:szCs w:val="16"/>
        </w:rPr>
      </w:pPr>
      <w:r w:rsidRPr="00707D13">
        <w:rPr>
          <w:bCs/>
          <w:sz w:val="16"/>
          <w:szCs w:val="16"/>
        </w:rPr>
        <w:t xml:space="preserve">(»Projekt« je cjelokupna, sveobuhvatna investicijska aktivnost pojedinog korisnika za koju se traži sufinanciranje prema Nacionalnom programu i mjeri </w:t>
      </w:r>
      <w:r>
        <w:rPr>
          <w:bCs/>
          <w:sz w:val="16"/>
          <w:szCs w:val="16"/>
        </w:rPr>
        <w:t>Ulaganja</w:t>
      </w:r>
      <w:r w:rsidRPr="00707D13">
        <w:rPr>
          <w:bCs/>
          <w:sz w:val="16"/>
          <w:szCs w:val="16"/>
        </w:rPr>
        <w:t>, a sastoji se od prihvatljivog i neprihvatljivog ulaganja.)</w:t>
      </w:r>
    </w:p>
    <w:p w14:paraId="35180008" w14:textId="77777777" w:rsidR="008D2EF9" w:rsidRDefault="008D2EF9" w:rsidP="008D2EF9">
      <w:pPr>
        <w:spacing w:after="120" w:line="320" w:lineRule="exact"/>
        <w:ind w:left="357" w:hanging="357"/>
        <w:rPr>
          <w:b/>
          <w:bCs/>
        </w:rPr>
      </w:pPr>
    </w:p>
    <w:p w14:paraId="74C60733" w14:textId="77777777" w:rsidR="008D2EF9" w:rsidRPr="00707D13" w:rsidRDefault="008D2EF9" w:rsidP="008D2EF9">
      <w:pPr>
        <w:spacing w:after="120" w:line="320" w:lineRule="exact"/>
        <w:ind w:left="357" w:hanging="357"/>
        <w:rPr>
          <w:b/>
          <w:bCs/>
          <w:sz w:val="20"/>
        </w:rPr>
      </w:pPr>
      <w:r w:rsidRPr="00707D13">
        <w:rPr>
          <w:b/>
          <w:bCs/>
        </w:rPr>
        <w:t xml:space="preserve">I. OPĆI PODACI O PODNOSITELJU PRIJAVE 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9"/>
        <w:gridCol w:w="239"/>
        <w:gridCol w:w="219"/>
        <w:gridCol w:w="219"/>
        <w:gridCol w:w="219"/>
        <w:gridCol w:w="219"/>
        <w:gridCol w:w="219"/>
        <w:gridCol w:w="219"/>
      </w:tblGrid>
      <w:tr w:rsidR="008D2EF9" w:rsidRPr="00707D13" w14:paraId="595E8466" w14:textId="77777777" w:rsidTr="00B73B90">
        <w:trPr>
          <w:trHeight w:val="567"/>
        </w:trPr>
        <w:tc>
          <w:tcPr>
            <w:tcW w:w="2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F16A0" w14:textId="77777777" w:rsidR="008D2EF9" w:rsidRPr="00707D13" w:rsidRDefault="008D2EF9" w:rsidP="006D3DD2">
            <w:pPr>
              <w:spacing w:after="120" w:line="320" w:lineRule="exact"/>
              <w:rPr>
                <w:sz w:val="20"/>
              </w:rPr>
            </w:pPr>
            <w:r w:rsidRPr="00707D13">
              <w:rPr>
                <w:sz w:val="20"/>
              </w:rPr>
              <w:t>Naziv OPG-a/obrta/tvrtke</w:t>
            </w:r>
            <w:r>
              <w:rPr>
                <w:sz w:val="20"/>
              </w:rPr>
              <w:t>/organizacije proizvođača vina/</w:t>
            </w:r>
            <w:r w:rsidRPr="00B304A5">
              <w:rPr>
                <w:sz w:val="20"/>
              </w:rPr>
              <w:t>udruženja dvaju ili više proizvođača</w:t>
            </w:r>
            <w:r>
              <w:rPr>
                <w:sz w:val="20"/>
              </w:rPr>
              <w:t>/</w:t>
            </w:r>
            <w:r w:rsidRPr="00B304A5">
              <w:rPr>
                <w:sz w:val="20"/>
              </w:rPr>
              <w:t xml:space="preserve"> sektorske organizacije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E3F5E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400D3BAC" w14:textId="77777777" w:rsidTr="00B73B90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A2E3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Ime i prezime odgovorne osobe: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9B18A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0A649AEA" w14:textId="77777777" w:rsidTr="00B73B90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052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 xml:space="preserve">Adresa prebivališta/sjedišta (ulica, grad, županija): 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4CC66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8D2EF9" w:rsidRPr="00707D13" w14:paraId="695FCC46" w14:textId="77777777" w:rsidTr="00B73B90">
        <w:trPr>
          <w:trHeight w:val="13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7C4A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8D2EF9" w:rsidRPr="00707D13" w14:paraId="5B9D8DDB" w14:textId="77777777" w:rsidTr="00B73B90">
        <w:trPr>
          <w:trHeight w:val="399"/>
        </w:trPr>
        <w:tc>
          <w:tcPr>
            <w:tcW w:w="24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C8D9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MIBPG: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FE25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8DB2EA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B9A5B1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BA6778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C45140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11ED03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6051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8D2EF9" w:rsidRPr="00707D13" w14:paraId="5E88B6E9" w14:textId="77777777" w:rsidTr="00B73B90">
        <w:trPr>
          <w:trHeight w:val="6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F03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noProof/>
                <w:sz w:val="20"/>
              </w:rPr>
            </w:pPr>
            <w:r w:rsidRPr="00707D13">
              <w:rPr>
                <w:noProof/>
                <w:sz w:val="20"/>
              </w:rPr>
              <w:t>OIB:</w:t>
            </w:r>
          </w:p>
          <w:tbl>
            <w:tblPr>
              <w:tblW w:w="6286" w:type="dxa"/>
              <w:tblInd w:w="2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2"/>
              <w:gridCol w:w="572"/>
              <w:gridCol w:w="572"/>
              <w:gridCol w:w="572"/>
              <w:gridCol w:w="572"/>
              <w:gridCol w:w="571"/>
              <w:gridCol w:w="571"/>
              <w:gridCol w:w="571"/>
              <w:gridCol w:w="571"/>
              <w:gridCol w:w="571"/>
              <w:gridCol w:w="571"/>
            </w:tblGrid>
            <w:tr w:rsidR="008D2EF9" w:rsidRPr="00707D13" w14:paraId="3DC2DBD5" w14:textId="77777777" w:rsidTr="00B73B90">
              <w:trPr>
                <w:trHeight w:val="384"/>
              </w:trPr>
              <w:tc>
                <w:tcPr>
                  <w:tcW w:w="572" w:type="dxa"/>
                  <w:shd w:val="clear" w:color="auto" w:fill="auto"/>
                </w:tcPr>
                <w:p w14:paraId="36A81A4B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-539" w:firstLine="53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6A0589AF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717FE1A0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51FFBC46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5AE69ABA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5BCAAE7B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09948785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221F9CD6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31D074F7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2523FC8D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709C7860" w14:textId="77777777" w:rsidR="008D2EF9" w:rsidRPr="00707D13" w:rsidRDefault="008D2EF9" w:rsidP="00EE24E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</w:tr>
          </w:tbl>
          <w:p w14:paraId="7778560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8"/>
                <w:szCs w:val="8"/>
              </w:rPr>
            </w:pPr>
          </w:p>
        </w:tc>
      </w:tr>
      <w:tr w:rsidR="008D2EF9" w:rsidRPr="00707D13" w14:paraId="72149D0D" w14:textId="77777777" w:rsidTr="00B73B90">
        <w:trPr>
          <w:gridAfter w:val="3"/>
          <w:wAfter w:w="1304" w:type="pct"/>
          <w:trHeight w:val="39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DF25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E54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</w:tbl>
    <w:p w14:paraId="1BD9F303" w14:textId="77777777" w:rsidR="008D2EF9" w:rsidRDefault="008D2EF9" w:rsidP="008D2EF9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>djelatnosti Podnositelja Prijave</w:t>
      </w:r>
    </w:p>
    <w:p w14:paraId="134C742A" w14:textId="77777777" w:rsidR="008D2EF9" w:rsidRDefault="008D2EF9" w:rsidP="008D2EF9">
      <w:pPr>
        <w:rPr>
          <w:sz w:val="20"/>
        </w:rPr>
      </w:pPr>
      <w:r>
        <w:rPr>
          <w:sz w:val="20"/>
        </w:rPr>
        <w:t>-</w:t>
      </w:r>
    </w:p>
    <w:p w14:paraId="771119F7" w14:textId="77777777" w:rsidR="008D2EF9" w:rsidRDefault="008D2EF9" w:rsidP="008D2EF9">
      <w:pPr>
        <w:rPr>
          <w:sz w:val="20"/>
        </w:rPr>
      </w:pPr>
      <w:r>
        <w:rPr>
          <w:sz w:val="20"/>
        </w:rPr>
        <w:t>-</w:t>
      </w:r>
    </w:p>
    <w:p w14:paraId="661E0719" w14:textId="77777777" w:rsidR="008D2EF9" w:rsidRDefault="008D2EF9" w:rsidP="008D2EF9">
      <w:pPr>
        <w:rPr>
          <w:sz w:val="20"/>
        </w:rPr>
      </w:pPr>
      <w:r>
        <w:rPr>
          <w:sz w:val="20"/>
        </w:rPr>
        <w:t>-</w:t>
      </w:r>
    </w:p>
    <w:p w14:paraId="2903395A" w14:textId="77777777" w:rsidR="008D2EF9" w:rsidRDefault="008D2EF9" w:rsidP="008D2EF9">
      <w:pPr>
        <w:rPr>
          <w:sz w:val="20"/>
        </w:rPr>
      </w:pPr>
      <w:r>
        <w:rPr>
          <w:sz w:val="20"/>
        </w:rPr>
        <w:t>….</w:t>
      </w:r>
    </w:p>
    <w:p w14:paraId="7BBC016A" w14:textId="77777777" w:rsidR="008D2EF9" w:rsidRDefault="008D2EF9" w:rsidP="008D2EF9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>struktura Podnositelja Prijave</w:t>
      </w:r>
    </w:p>
    <w:p w14:paraId="768F49E6" w14:textId="77777777" w:rsidR="008D2EF9" w:rsidRDefault="008D2EF9" w:rsidP="008D2EF9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7212E946" w14:textId="77777777" w:rsidR="008D2EF9" w:rsidRDefault="008D2EF9" w:rsidP="008D2EF9">
      <w:pPr>
        <w:spacing w:after="120" w:line="320" w:lineRule="exact"/>
        <w:rPr>
          <w:b/>
          <w:bCs/>
        </w:rPr>
      </w:pPr>
    </w:p>
    <w:p w14:paraId="5A8C11D9" w14:textId="77777777" w:rsidR="008D2EF9" w:rsidRDefault="008D2EF9" w:rsidP="008D2EF9">
      <w:pPr>
        <w:spacing w:after="120" w:line="320" w:lineRule="exact"/>
        <w:rPr>
          <w:b/>
          <w:bCs/>
        </w:rPr>
      </w:pPr>
    </w:p>
    <w:p w14:paraId="4A958F91" w14:textId="77777777" w:rsidR="008D2EF9" w:rsidRDefault="008D2EF9" w:rsidP="008D2EF9">
      <w:pPr>
        <w:spacing w:after="120" w:line="320" w:lineRule="exact"/>
        <w:rPr>
          <w:b/>
          <w:bCs/>
        </w:rPr>
      </w:pPr>
    </w:p>
    <w:p w14:paraId="71B7DBF3" w14:textId="77777777" w:rsidR="00B73B90" w:rsidRDefault="00B73B90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6B1906E" w14:textId="04CAC36D" w:rsidR="008D2EF9" w:rsidRDefault="008D2EF9" w:rsidP="008D2EF9">
      <w:p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>I</w:t>
      </w:r>
      <w:r w:rsidRPr="004A7662">
        <w:rPr>
          <w:b/>
          <w:bCs/>
        </w:rPr>
        <w:t xml:space="preserve">I. </w:t>
      </w:r>
      <w:r w:rsidRPr="00EC18CF">
        <w:rPr>
          <w:b/>
          <w:bCs/>
        </w:rPr>
        <w:t>STANJE GOSPODARSTVA - UKUPNI RESURSI ZA PROIZVODNJU</w:t>
      </w:r>
    </w:p>
    <w:p w14:paraId="44FEB53C" w14:textId="77777777" w:rsidR="008D2EF9" w:rsidRPr="003E2BF8" w:rsidRDefault="008D2EF9" w:rsidP="008D2EF9">
      <w:pPr>
        <w:spacing w:after="120" w:line="320" w:lineRule="exact"/>
        <w:rPr>
          <w:b/>
          <w:bCs/>
        </w:rPr>
      </w:pPr>
      <w:r>
        <w:rPr>
          <w:b/>
          <w:bCs/>
        </w:rPr>
        <w:t xml:space="preserve">2. </w:t>
      </w:r>
      <w:r w:rsidRPr="003E2BF8">
        <w:rPr>
          <w:b/>
          <w:bCs/>
        </w:rPr>
        <w:t>VINOGRADARSKA I VINARSKA PROIZVODNJA</w:t>
      </w:r>
    </w:p>
    <w:p w14:paraId="7A7BA080" w14:textId="77777777" w:rsidR="008D2EF9" w:rsidRPr="003E2BF8" w:rsidRDefault="008D2EF9" w:rsidP="008D2EF9">
      <w:pPr>
        <w:spacing w:after="120" w:line="32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4"/>
        <w:gridCol w:w="1817"/>
        <w:gridCol w:w="1453"/>
        <w:gridCol w:w="2055"/>
        <w:gridCol w:w="1382"/>
        <w:gridCol w:w="1921"/>
      </w:tblGrid>
      <w:tr w:rsidR="008D2EF9" w:rsidRPr="00FC1005" w14:paraId="440857F4" w14:textId="77777777" w:rsidTr="00B73B90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73C9494E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C0E2A74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67F5406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DC72048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B2E232D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8D2EF9" w:rsidRPr="00FC1005" w14:paraId="15388459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06FB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8EC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EF43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B31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188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9601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F89F75D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17F5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F2B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E033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F3F69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697A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27F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07FFCB98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9E8C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532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CC9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82A4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C51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D25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23A2CB05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28FB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302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061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6EBC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D59F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1ED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43DE695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4447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19E2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AE86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FFBA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737C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520F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2A5E6E7" w14:textId="77777777" w:rsidTr="00B73B90">
        <w:trPr>
          <w:trHeight w:val="43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D9DE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D75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04B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7C2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D8C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1002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ABE3C46" w14:textId="77777777" w:rsidTr="00B73B90">
        <w:trPr>
          <w:trHeight w:val="401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2560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BEA6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44B9E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ab/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379D87D9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31716600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662E37E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(HRK)</w:t>
            </w:r>
          </w:p>
        </w:tc>
      </w:tr>
      <w:tr w:rsidR="008D2EF9" w:rsidRPr="00FC1005" w14:paraId="3298E483" w14:textId="77777777" w:rsidTr="00B73B90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B520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8F1E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2AC6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9C3B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8D60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852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38CB6F12" w14:textId="77777777" w:rsidTr="00B73B90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34A09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09F1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581D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2A3A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B6CF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DE7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4C476C99" w14:textId="77777777" w:rsidTr="00B73B90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6F70D855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57282A11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AE2AB5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4D2ED7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AEB9F34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8D2EF9" w:rsidRPr="00FC1005" w14:paraId="14D74BB1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1A32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F096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B795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AA2B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01B3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EDD8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529990A7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7F13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B11B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0AF0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6086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A528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DD60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A3C3D30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3C45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0898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8DC8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EDF9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4BC4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5DAA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0C052D18" w14:textId="77777777" w:rsidTr="00B73B90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532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A441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4E84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164B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E3C7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53C2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3D9FAFAF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3223AEBB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DF313D4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114C61F8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60F5DFC0" w14:textId="77777777" w:rsidR="008D2EF9" w:rsidRDefault="008D2EF9" w:rsidP="008D2EF9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sukladno Popisu Dugotrajne imovine na kraju obračunskog razdoblja koje je prethodilo Prijavi</w:t>
      </w:r>
    </w:p>
    <w:p w14:paraId="4C67A8A9" w14:textId="77777777" w:rsidR="00A34048" w:rsidRDefault="00A34048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5F5B20E3" w14:textId="28512791" w:rsidR="008D2EF9" w:rsidRPr="005B1A67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5B1A67">
        <w:rPr>
          <w:b/>
          <w:bCs/>
          <w:sz w:val="20"/>
          <w:szCs w:val="20"/>
        </w:rPr>
        <w:t>2.2. Opis postojećeg poslovanja</w:t>
      </w:r>
    </w:p>
    <w:p w14:paraId="460988B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76CED607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7F5CCEA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BC32F4F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9FABEBD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3745F15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2707D5F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086900F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5517486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0F03A3B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AF6C586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804623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B38F58E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331220E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EF421EA" w14:textId="77777777" w:rsidR="008D2EF9" w:rsidRPr="00FF41A5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6C5FC00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04617EB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B470FD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60379162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ED1341E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AC942BB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611E5FD" w14:textId="4E6A678F" w:rsidR="00A34048" w:rsidRDefault="00A34048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6313BCE7" w14:textId="77777777" w:rsidR="008D2EF9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</w:p>
    <w:p w14:paraId="17B0DD86" w14:textId="77777777" w:rsidR="008D2EF9" w:rsidRPr="00065664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2.3. 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8D2EF9" w:rsidRPr="00707D13" w14:paraId="1CDCEFA7" w14:textId="77777777" w:rsidTr="00B73B90">
        <w:tc>
          <w:tcPr>
            <w:tcW w:w="650" w:type="pct"/>
            <w:shd w:val="clear" w:color="auto" w:fill="FFE599" w:themeFill="accent4" w:themeFillTint="66"/>
            <w:vAlign w:val="center"/>
          </w:tcPr>
          <w:p w14:paraId="772F2383" w14:textId="77777777" w:rsidR="008D2EF9" w:rsidRPr="00707D13" w:rsidRDefault="008D2EF9" w:rsidP="006D3DD2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66723D84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47AEE491" w14:textId="77777777" w:rsidR="008D2EF9" w:rsidRPr="00707D13" w:rsidRDefault="008D2EF9" w:rsidP="006D3DD2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1B8372EF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716BD29A" w14:textId="77777777" w:rsidTr="00B73B90">
        <w:tc>
          <w:tcPr>
            <w:tcW w:w="650" w:type="pct"/>
            <w:vAlign w:val="center"/>
          </w:tcPr>
          <w:p w14:paraId="62E28F5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14:paraId="28A0F25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417EAEC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402FB3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714B1BC" w14:textId="77777777" w:rsidTr="00B73B90">
        <w:tc>
          <w:tcPr>
            <w:tcW w:w="650" w:type="pct"/>
            <w:vAlign w:val="center"/>
          </w:tcPr>
          <w:p w14:paraId="507B608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14:paraId="2833A56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05DA31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34632B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0BE807D" w14:textId="77777777" w:rsidTr="00B73B90">
        <w:tc>
          <w:tcPr>
            <w:tcW w:w="650" w:type="pct"/>
            <w:vAlign w:val="center"/>
          </w:tcPr>
          <w:p w14:paraId="2FF33A9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14:paraId="211A78D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F99768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D646D3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ED54CEB" w14:textId="77777777" w:rsidTr="00B73B90">
        <w:tc>
          <w:tcPr>
            <w:tcW w:w="650" w:type="pct"/>
            <w:vAlign w:val="center"/>
          </w:tcPr>
          <w:p w14:paraId="07542D6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14:paraId="435DA04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79DAACE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528872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73CE6BD1" w14:textId="77777777" w:rsidTr="00B73B90">
        <w:tc>
          <w:tcPr>
            <w:tcW w:w="650" w:type="pct"/>
            <w:vAlign w:val="center"/>
          </w:tcPr>
          <w:p w14:paraId="27F488D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14:paraId="6B33A10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36B4CD4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134DB5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B22E5AB" w14:textId="77777777" w:rsidTr="00B73B90">
        <w:tc>
          <w:tcPr>
            <w:tcW w:w="650" w:type="pct"/>
            <w:vAlign w:val="center"/>
          </w:tcPr>
          <w:p w14:paraId="510B365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14:paraId="3631C7A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EC6510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91E515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1DAF0912" w14:textId="77777777" w:rsidTr="00B73B90">
        <w:tc>
          <w:tcPr>
            <w:tcW w:w="650" w:type="pct"/>
            <w:vAlign w:val="center"/>
          </w:tcPr>
          <w:p w14:paraId="34D1CF6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14:paraId="700D724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4EE54CC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4DBE6ED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7ACDA83D" w14:textId="77777777" w:rsidR="008D2EF9" w:rsidRDefault="008D2EF9" w:rsidP="00A34048">
      <w:pPr>
        <w:spacing w:after="120" w:line="320" w:lineRule="exact"/>
        <w:rPr>
          <w:b/>
          <w:sz w:val="20"/>
        </w:rPr>
      </w:pPr>
    </w:p>
    <w:p w14:paraId="3EBC265E" w14:textId="77777777" w:rsidR="008D2EF9" w:rsidRPr="00065664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2.4. 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8D2EF9" w:rsidRPr="00707D13" w14:paraId="4D0A21D4" w14:textId="77777777" w:rsidTr="00B73B90">
        <w:tc>
          <w:tcPr>
            <w:tcW w:w="650" w:type="pct"/>
            <w:shd w:val="clear" w:color="auto" w:fill="FFE599" w:themeFill="accent4" w:themeFillTint="66"/>
            <w:vAlign w:val="center"/>
          </w:tcPr>
          <w:p w14:paraId="5318C7E1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78B8D382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65971B15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70F6F461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670A801E" w14:textId="77777777" w:rsidTr="00B73B90">
        <w:tc>
          <w:tcPr>
            <w:tcW w:w="650" w:type="pct"/>
          </w:tcPr>
          <w:p w14:paraId="18C08DC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14:paraId="2E0B8A8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0BCED76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192978C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24F34D3C" w14:textId="77777777" w:rsidTr="00B73B90">
        <w:tc>
          <w:tcPr>
            <w:tcW w:w="650" w:type="pct"/>
          </w:tcPr>
          <w:p w14:paraId="18E1F05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14:paraId="2ECE139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32D28DD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297CF2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7F68FAB6" w14:textId="77777777" w:rsidTr="00B73B90">
        <w:tc>
          <w:tcPr>
            <w:tcW w:w="650" w:type="pct"/>
          </w:tcPr>
          <w:p w14:paraId="24E6BB8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14:paraId="42B4335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16230EB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9F74D9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91B2817" w14:textId="77777777" w:rsidTr="00B73B90">
        <w:tc>
          <w:tcPr>
            <w:tcW w:w="650" w:type="pct"/>
          </w:tcPr>
          <w:p w14:paraId="79671C4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14:paraId="03B52C9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87D1B8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2963FD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E7CE6D5" w14:textId="77777777" w:rsidTr="00B73B90">
        <w:tc>
          <w:tcPr>
            <w:tcW w:w="650" w:type="pct"/>
          </w:tcPr>
          <w:p w14:paraId="51DDDB2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14:paraId="472DA7C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3D8B89F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2D38936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4D383981" w14:textId="77777777" w:rsidTr="00B73B90">
        <w:tc>
          <w:tcPr>
            <w:tcW w:w="650" w:type="pct"/>
          </w:tcPr>
          <w:p w14:paraId="48B06D9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14:paraId="33692F9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552B53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30FF4CF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B561073" w14:textId="77777777" w:rsidTr="00B73B90">
        <w:tc>
          <w:tcPr>
            <w:tcW w:w="650" w:type="pct"/>
          </w:tcPr>
          <w:p w14:paraId="0102F64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14:paraId="69AF21F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7EB7CE1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C6A0BD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03D51698" w14:textId="77777777" w:rsidR="00A34048" w:rsidRDefault="00A34048" w:rsidP="008D2EF9">
      <w:pPr>
        <w:spacing w:after="120" w:line="320" w:lineRule="exact"/>
        <w:ind w:left="357" w:hanging="357"/>
        <w:rPr>
          <w:b/>
          <w:bCs/>
        </w:rPr>
      </w:pPr>
    </w:p>
    <w:p w14:paraId="79EC683C" w14:textId="77777777" w:rsidR="00A34048" w:rsidRDefault="00A34048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2D54B40" w14:textId="20D080DD" w:rsidR="008D2EF9" w:rsidRPr="00707D13" w:rsidRDefault="008D2EF9" w:rsidP="008D2EF9">
      <w:pPr>
        <w:spacing w:after="120" w:line="320" w:lineRule="exact"/>
        <w:ind w:left="357" w:hanging="357"/>
        <w:rPr>
          <w:b/>
          <w:bCs/>
        </w:rPr>
      </w:pPr>
      <w:r w:rsidRPr="00707D13">
        <w:rPr>
          <w:b/>
          <w:bCs/>
        </w:rPr>
        <w:t>III. PODACI O PROJEKTU ZA KOJI SE TRAŽI POTPORA</w:t>
      </w:r>
    </w:p>
    <w:p w14:paraId="6BB48B5F" w14:textId="77777777" w:rsidR="008D2EF9" w:rsidRPr="000361F2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  <w:r w:rsidRPr="000361F2">
        <w:rPr>
          <w:b/>
          <w:sz w:val="20"/>
        </w:rPr>
        <w:t xml:space="preserve">3.1. Detaljno opišite projekt koji je predmet prijave na natječaj. </w:t>
      </w:r>
    </w:p>
    <w:p w14:paraId="0853B367" w14:textId="77777777" w:rsidR="008D2EF9" w:rsidRDefault="008D2EF9" w:rsidP="008D2EF9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p w14:paraId="0E161B83" w14:textId="77777777" w:rsidR="008D2EF9" w:rsidRDefault="008D2EF9" w:rsidP="008D2EF9">
      <w:pPr>
        <w:spacing w:after="120" w:line="320" w:lineRule="exact"/>
        <w:jc w:val="both"/>
        <w:rPr>
          <w:sz w:val="20"/>
        </w:rPr>
      </w:pPr>
      <w:r>
        <w:rPr>
          <w:sz w:val="20"/>
        </w:rPr>
        <w:t xml:space="preserve">Navedite i detaljno opišite planirane aktivnosti projekta.  </w:t>
      </w:r>
    </w:p>
    <w:p w14:paraId="012A20B3" w14:textId="77777777" w:rsidR="006D3DD2" w:rsidRPr="00D41417" w:rsidRDefault="006D3DD2" w:rsidP="008D2EF9">
      <w:pPr>
        <w:spacing w:after="120" w:line="320" w:lineRule="exact"/>
        <w:jc w:val="both"/>
        <w:rPr>
          <w:sz w:val="20"/>
        </w:rPr>
      </w:pPr>
      <w:r w:rsidRPr="00D41417">
        <w:rPr>
          <w:sz w:val="20"/>
        </w:rPr>
        <w:t xml:space="preserve">Obrazložite postupak prikupljanja ponuda  kako bi bilo razvidno da troškovi predloženih operacija ne premašuju uobičajene tržišne cijene. </w:t>
      </w:r>
      <w:r w:rsidR="00D41417" w:rsidRPr="00D41417">
        <w:rPr>
          <w:sz w:val="20"/>
        </w:rPr>
        <w:t>Priložite dokumentaciju iz koje je isto vidljivo.</w:t>
      </w:r>
    </w:p>
    <w:p w14:paraId="483517AB" w14:textId="77777777" w:rsidR="008D2EF9" w:rsidRPr="00707D13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 (uvodi li se nova tehnologija koja dovodi do stvaranja novog proizvoda ili poboljšavanja postojećeg, da li se znatno mijenja proizvodni proces uvođenjem novih tehnoloških razina i sl.).</w:t>
      </w:r>
    </w:p>
    <w:p w14:paraId="37D9CE25" w14:textId="77777777" w:rsidR="008D2EF9" w:rsidRPr="00707D13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p w14:paraId="39C62A46" w14:textId="77777777" w:rsidR="008D2EF9" w:rsidRPr="00707D13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p w14:paraId="02508830" w14:textId="77777777" w:rsidR="008D2EF9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p w14:paraId="66855B39" w14:textId="77777777" w:rsidR="008D2EF9" w:rsidRDefault="008D2EF9" w:rsidP="008D2EF9">
      <w:pPr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p w14:paraId="250985FC" w14:textId="2B6E4CC3" w:rsidR="00A34048" w:rsidRDefault="008D2EF9" w:rsidP="008D2EF9">
      <w:pPr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>. O</w:t>
      </w:r>
      <w:r w:rsidRPr="00383B01">
        <w:rPr>
          <w:sz w:val="20"/>
        </w:rPr>
        <w:t xml:space="preserve">dabrani ponuditelji </w:t>
      </w:r>
      <w:r>
        <w:rPr>
          <w:sz w:val="20"/>
        </w:rPr>
        <w:t xml:space="preserve">trebali bi </w:t>
      </w:r>
      <w:r w:rsidRPr="00383B01">
        <w:rPr>
          <w:sz w:val="20"/>
        </w:rPr>
        <w:t>raspola</w:t>
      </w:r>
      <w:r>
        <w:rPr>
          <w:sz w:val="20"/>
        </w:rPr>
        <w:t>gati</w:t>
      </w:r>
      <w:r w:rsidRPr="00383B01">
        <w:rPr>
          <w:sz w:val="20"/>
        </w:rPr>
        <w:t xml:space="preserve"> resursima za izvođenje/isporuku nuđenih roba, usluga i/ili radova koji su predmet projekta</w:t>
      </w:r>
      <w:r>
        <w:rPr>
          <w:sz w:val="20"/>
        </w:rPr>
        <w:t xml:space="preserve">. Također, financiranje projekta trebalo bi biti osigurano. </w:t>
      </w:r>
    </w:p>
    <w:p w14:paraId="4183A191" w14:textId="77777777" w:rsidR="00A34048" w:rsidRDefault="00A34048">
      <w:pPr>
        <w:spacing w:after="0" w:line="240" w:lineRule="auto"/>
        <w:rPr>
          <w:sz w:val="20"/>
        </w:rPr>
      </w:pPr>
      <w:r>
        <w:rPr>
          <w:sz w:val="20"/>
        </w:rPr>
        <w:br w:type="page"/>
      </w:r>
    </w:p>
    <w:p w14:paraId="42149A3F" w14:textId="77777777" w:rsidR="008D2EF9" w:rsidRDefault="008D2EF9" w:rsidP="008D2EF9">
      <w:pPr>
        <w:jc w:val="both"/>
        <w:rPr>
          <w:sz w:val="20"/>
        </w:rPr>
      </w:pPr>
    </w:p>
    <w:p w14:paraId="7965CAB8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11EDB32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7CBEBCD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521DAC2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ED222AA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E889399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8932521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00446F1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F22713A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775EAA9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5C2571E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B94D6AB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7FC1D82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E04F7B1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F9F179F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559EBD5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5B8FF47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52629C7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41D68BF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17483CBC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94EA78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97CC3F9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7277059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B1D6AE9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129B4164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353B88D7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7FD802A" w14:textId="77777777" w:rsidR="008D2EF9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  <w:r w:rsidRPr="005B5E43">
        <w:rPr>
          <w:b/>
          <w:sz w:val="20"/>
        </w:rPr>
        <w:t>3.2. Opišite da li će operacije za koje je podnesena Prijava imati pozitivne učinke u smislu uštede energije, globalne energetske učinkovitosti i ekološki održivih postupaka</w:t>
      </w:r>
    </w:p>
    <w:p w14:paraId="632A9FDA" w14:textId="77777777" w:rsidR="008D2EF9" w:rsidRDefault="008D2EF9" w:rsidP="008D2EF9">
      <w:pPr>
        <w:jc w:val="both"/>
        <w:rPr>
          <w:sz w:val="20"/>
        </w:rPr>
      </w:pPr>
      <w:r>
        <w:rPr>
          <w:sz w:val="20"/>
        </w:rPr>
        <w:t xml:space="preserve">Opišite da li su projektom planirane aktivnosti koje će vjerojatno imati </w:t>
      </w:r>
      <w:r w:rsidRPr="00CA34B8">
        <w:rPr>
          <w:sz w:val="20"/>
        </w:rPr>
        <w:t>pozitivne učinke u smislu uštede energije, globalne energetske učinkovitosti i ekološki održivih postupaka</w:t>
      </w:r>
      <w:r>
        <w:rPr>
          <w:sz w:val="20"/>
        </w:rPr>
        <w:t>. Opišite navedene aktivnosti i na koji način će iste pridonijeti uštedi energije, globalnoj energetskoj učinkovitosti odnosno ekološki održivim postupcima.</w:t>
      </w:r>
    </w:p>
    <w:p w14:paraId="75434ACE" w14:textId="77777777" w:rsidR="008D2EF9" w:rsidRPr="00196380" w:rsidRDefault="008D2EF9" w:rsidP="008D2EF9">
      <w:pPr>
        <w:jc w:val="both"/>
        <w:rPr>
          <w:sz w:val="20"/>
        </w:rPr>
      </w:pPr>
      <w:r>
        <w:rPr>
          <w:sz w:val="20"/>
        </w:rPr>
        <w:t>Navedite da li je projektom izgradnje/rekonstrukcije, 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3199AE28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FBB0EF8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763A2325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2F6347BD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EC3FCE6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FC9B1DD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47B92880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25539FB4" w14:textId="77777777" w:rsidR="008D2EF9" w:rsidRDefault="008D2EF9" w:rsidP="00B7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42270C5" w14:textId="77777777" w:rsidR="008D2EF9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084CE7C6" w14:textId="77777777" w:rsidR="008D2EF9" w:rsidRPr="00B97E04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  <w:r w:rsidRPr="00B97E04">
        <w:rPr>
          <w:b/>
          <w:sz w:val="20"/>
        </w:rPr>
        <w:t>3.2.1. Prikaz planirane uštede koja će pridonijeti povećanju energetske učinkovitosti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54"/>
        <w:gridCol w:w="1665"/>
        <w:gridCol w:w="1777"/>
        <w:gridCol w:w="1939"/>
        <w:gridCol w:w="1527"/>
      </w:tblGrid>
      <w:tr w:rsidR="008D2EF9" w:rsidRPr="000734A2" w14:paraId="230AB770" w14:textId="77777777" w:rsidTr="00B73B90">
        <w:trPr>
          <w:trHeight w:val="30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9643EDF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GRUPA ENERGENATA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5CC9D5E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ENERGENT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5BE0D5D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SADAŠNJA POTROŠNJA*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13B068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POTROŠNJA**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6356ED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UŠTEDA</w:t>
            </w:r>
          </w:p>
        </w:tc>
      </w:tr>
      <w:tr w:rsidR="008D2EF9" w:rsidRPr="000734A2" w14:paraId="6CFEBB71" w14:textId="77777777" w:rsidTr="00B73B90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D2C0865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D4AFA2F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6CC1B4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74FEE0E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0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6C7CDB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 (4-3)</w:t>
            </w:r>
          </w:p>
        </w:tc>
      </w:tr>
      <w:tr w:rsidR="008D2EF9" w:rsidRPr="000734A2" w14:paraId="4C14598C" w14:textId="77777777" w:rsidTr="00B73B90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CEB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ELEKTRIČNA ENERGIJA (kW/h)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300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ELEKTRIČNA ENERGIJA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6B8B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80E6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C362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0734A2" w14:paraId="136C3539" w14:textId="77777777" w:rsidTr="00B73B90">
        <w:trPr>
          <w:trHeight w:val="300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2C9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VODA (m3)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A4A8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VODA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9327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1C00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2E39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0734A2" w14:paraId="32F0D9E3" w14:textId="77777777" w:rsidTr="00B73B90">
        <w:trPr>
          <w:trHeight w:val="300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9091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GRIJANJE (kg)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E1BE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UNP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126A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1E8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3AAE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5CE3A78A" w14:textId="77777777" w:rsidR="008D2EF9" w:rsidRDefault="008D2EF9" w:rsidP="008D2EF9">
      <w:pPr>
        <w:spacing w:after="0" w:line="240" w:lineRule="auto"/>
        <w:rPr>
          <w:b/>
          <w:sz w:val="20"/>
        </w:rPr>
      </w:pPr>
    </w:p>
    <w:p w14:paraId="249F3D50" w14:textId="77777777" w:rsidR="008D2EF9" w:rsidRDefault="008D2EF9" w:rsidP="008D2EF9">
      <w:pPr>
        <w:spacing w:after="0" w:line="240" w:lineRule="auto"/>
        <w:rPr>
          <w:i/>
          <w:sz w:val="20"/>
        </w:rPr>
      </w:pPr>
      <w:r w:rsidRPr="00AF4109">
        <w:rPr>
          <w:i/>
          <w:sz w:val="20"/>
        </w:rPr>
        <w:t>*prosječna godišnja potrošnja</w:t>
      </w:r>
    </w:p>
    <w:p w14:paraId="0BFFFA49" w14:textId="77777777" w:rsidR="008D2EF9" w:rsidRPr="00AF4109" w:rsidRDefault="008D2EF9" w:rsidP="008D2EF9">
      <w:pPr>
        <w:spacing w:after="0" w:line="240" w:lineRule="auto"/>
        <w:rPr>
          <w:i/>
          <w:sz w:val="20"/>
        </w:rPr>
      </w:pPr>
      <w:r>
        <w:rPr>
          <w:i/>
          <w:sz w:val="20"/>
        </w:rPr>
        <w:t>**planirana prosječna godišnja potrošnja nakon provedbe projekta</w:t>
      </w:r>
    </w:p>
    <w:p w14:paraId="76317C49" w14:textId="14A0BE4C" w:rsidR="00A34048" w:rsidRDefault="00A34048">
      <w:pPr>
        <w:spacing w:after="0" w:line="240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75B12B65" w14:textId="77777777" w:rsidR="008D2EF9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6379FE72" w14:textId="77777777" w:rsidR="008D2EF9" w:rsidRPr="00707D13" w:rsidRDefault="008D2EF9" w:rsidP="008D2EF9">
      <w:pPr>
        <w:spacing w:after="120" w:line="320" w:lineRule="exact"/>
        <w:ind w:left="357" w:hanging="357"/>
        <w:jc w:val="both"/>
        <w:rPr>
          <w:i/>
          <w:sz w:val="18"/>
          <w:szCs w:val="18"/>
        </w:rPr>
      </w:pPr>
      <w:r>
        <w:rPr>
          <w:b/>
          <w:sz w:val="20"/>
        </w:rPr>
        <w:t>3.3. Vremenski plan provedbe projekta</w:t>
      </w:r>
      <w:r>
        <w:rPr>
          <w:i/>
          <w:sz w:val="18"/>
          <w:szCs w:val="18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"/>
        <w:gridCol w:w="1861"/>
        <w:gridCol w:w="1645"/>
        <w:gridCol w:w="426"/>
        <w:gridCol w:w="426"/>
        <w:gridCol w:w="426"/>
        <w:gridCol w:w="407"/>
        <w:gridCol w:w="444"/>
        <w:gridCol w:w="425"/>
        <w:gridCol w:w="425"/>
        <w:gridCol w:w="425"/>
        <w:gridCol w:w="425"/>
        <w:gridCol w:w="425"/>
        <w:gridCol w:w="425"/>
        <w:gridCol w:w="431"/>
      </w:tblGrid>
      <w:tr w:rsidR="008D2EF9" w:rsidRPr="002D7379" w14:paraId="581279DC" w14:textId="77777777" w:rsidTr="00B73B90">
        <w:trPr>
          <w:trHeight w:val="300"/>
          <w:jc w:val="center"/>
        </w:trPr>
        <w:tc>
          <w:tcPr>
            <w:tcW w:w="384" w:type="pct"/>
            <w:vMerge w:val="restart"/>
            <w:shd w:val="clear" w:color="auto" w:fill="CCFFCC"/>
            <w:vAlign w:val="bottom"/>
            <w:hideMark/>
          </w:tcPr>
          <w:p w14:paraId="5A23340E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192" w:type="pct"/>
            <w:vMerge w:val="restart"/>
            <w:shd w:val="clear" w:color="auto" w:fill="CCFFCC"/>
            <w:noWrap/>
            <w:vAlign w:val="center"/>
            <w:hideMark/>
          </w:tcPr>
          <w:p w14:paraId="1390D25B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TROŠKA AKTIVNOSTI</w:t>
            </w:r>
          </w:p>
        </w:tc>
        <w:tc>
          <w:tcPr>
            <w:tcW w:w="900" w:type="pct"/>
            <w:vMerge w:val="restart"/>
            <w:shd w:val="clear" w:color="auto" w:fill="CCFFCC"/>
            <w:noWrap/>
            <w:vAlign w:val="center"/>
            <w:hideMark/>
          </w:tcPr>
          <w:p w14:paraId="35E2BBA9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PROCIJENJENO VRIJEME ZA PROVEDBU</w:t>
            </w:r>
          </w:p>
        </w:tc>
        <w:tc>
          <w:tcPr>
            <w:tcW w:w="2524" w:type="pct"/>
            <w:gridSpan w:val="12"/>
            <w:shd w:val="clear" w:color="auto" w:fill="CCFFCC"/>
            <w:noWrap/>
            <w:vAlign w:val="center"/>
            <w:hideMark/>
          </w:tcPr>
          <w:p w14:paraId="56460AA0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MJESECI PROVEDBE</w:t>
            </w:r>
          </w:p>
        </w:tc>
      </w:tr>
      <w:tr w:rsidR="008D2EF9" w:rsidRPr="002D7379" w14:paraId="79175531" w14:textId="77777777" w:rsidTr="00B73B90">
        <w:trPr>
          <w:trHeight w:val="300"/>
          <w:jc w:val="center"/>
        </w:trPr>
        <w:tc>
          <w:tcPr>
            <w:tcW w:w="384" w:type="pct"/>
            <w:vMerge/>
            <w:shd w:val="clear" w:color="auto" w:fill="CCFFCC"/>
            <w:vAlign w:val="center"/>
            <w:hideMark/>
          </w:tcPr>
          <w:p w14:paraId="57D9CFA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2" w:type="pct"/>
            <w:vMerge/>
            <w:shd w:val="clear" w:color="auto" w:fill="CCFFCC"/>
            <w:vAlign w:val="center"/>
            <w:hideMark/>
          </w:tcPr>
          <w:p w14:paraId="5A01091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vMerge/>
            <w:shd w:val="clear" w:color="auto" w:fill="CCFFCC"/>
            <w:vAlign w:val="center"/>
            <w:hideMark/>
          </w:tcPr>
          <w:p w14:paraId="74C7CBF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2FE8BD8A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0EBC25E3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63062544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7" w:type="pct"/>
            <w:shd w:val="clear" w:color="auto" w:fill="CCFFCC"/>
            <w:noWrap/>
            <w:vAlign w:val="center"/>
            <w:hideMark/>
          </w:tcPr>
          <w:p w14:paraId="7DD09D8E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23" w:type="pct"/>
            <w:shd w:val="clear" w:color="auto" w:fill="CCFFCC"/>
            <w:noWrap/>
            <w:vAlign w:val="center"/>
            <w:hideMark/>
          </w:tcPr>
          <w:p w14:paraId="47395A74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E4FF65E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5CAB795F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95C09DA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AF2CFF5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020A2B9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2F0F804E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00B9F5CC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8D2EF9" w:rsidRPr="002D7379" w14:paraId="1D477007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F2C40F3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2FC46AF1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Izgradnja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/rekonstrukcija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(kupnja)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ili poboljšanje nepokretne imovine</w:t>
            </w:r>
          </w:p>
        </w:tc>
      </w:tr>
      <w:tr w:rsidR="008D2EF9" w:rsidRPr="002D7379" w14:paraId="20FEF799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8A1732A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44CBFC0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6091913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B7C7C3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1B61B4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2414F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5E9B8F3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10D25E9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1839B5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0EC878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D17C4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3D9108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95CCCD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82BF36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924B9F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2D7379" w14:paraId="68322545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06D6B44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30B902D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44AFDF8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A1F38E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AD7B1B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FCA911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692D6C6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0EA5BDF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7744AF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36D016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7DCC408" w14:textId="77777777" w:rsidR="008D2EF9" w:rsidRPr="00743F31" w:rsidRDefault="008D2EF9" w:rsidP="006D3DD2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B59566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D546BA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AB3F03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41441E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2D7379" w14:paraId="6995E1A9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6CCB1CA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55CD778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466FA4D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414101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0BB2F5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813A0F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641278A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33AB412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BEEA4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D2877B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486A04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BC0492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AC2D98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01EBAC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5F0FFE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2D7379" w14:paraId="7FC296E1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5FEF8B2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11979883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Kupnja novih strojeva i opreme do iznosa njihove tržišne vrijednosti</w:t>
            </w:r>
          </w:p>
        </w:tc>
      </w:tr>
      <w:tr w:rsidR="008D2EF9" w:rsidRPr="002D7379" w14:paraId="133C0135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72325E7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A720BF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4422F5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A1FEFC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63F96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84CA8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159BEA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AF32BC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E39D2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011BB9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355529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B4E251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F1368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3C6813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158B59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5726B6FA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0071870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B412D6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E784C9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81E575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F0906B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8533BC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C28011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5BF1FC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34081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728180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82F8A8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2E34FA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573095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3A226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64599B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46F327A4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3468930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409AD4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4249A1D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DD36B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2D6EE9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8C04C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8A00BA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EECCD5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8DF56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0CE4E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B68CB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41530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61AE16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45E62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49C9B0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944FCA1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94493D8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56E8BA6E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 prava na patente i licence</w:t>
            </w:r>
          </w:p>
        </w:tc>
      </w:tr>
      <w:tr w:rsidR="008D2EF9" w:rsidRPr="002D7379" w14:paraId="72BB6013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69C9132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F7AE36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087402F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5A2E8A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C3C1C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1EDE63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EA53CD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41C102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3A447E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0689CA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84D894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97685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88BB9A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35D73B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32DE51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6B4DD388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961B13D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3D9403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5081234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533DF9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216956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6E649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114C17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44F450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170F7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FB9AC8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11CEF3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11FCF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21ECB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783EF3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B7DFC8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7D30B288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3B8F85A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0A1C569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C3178D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F51E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69D2B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99555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736BADA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4F2427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CED159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E612DF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12C87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5E3E8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E92C2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44233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070AA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195309FC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503E1400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89222EE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Studije izvedivosti  kada na temelju njihovih rezultata nema izdataka iz točaka A. i B.</w:t>
            </w:r>
          </w:p>
        </w:tc>
      </w:tr>
      <w:tr w:rsidR="008D2EF9" w:rsidRPr="002D7379" w14:paraId="7E6E9CD1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1B2D666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64D7D65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4746351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6FDF1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DCE5B7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986D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62B55B1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273A2B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9365D3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5A3B25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3FCC05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6CA20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C91A6B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B573B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2577B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137A3EA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482E925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D372DF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28EA805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4A8B3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1CC396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2C36F5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7E92987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8F115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3DA850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2DB02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CB05B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7A6C62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0D628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896EB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36A547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D0E3797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E980872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6988DF5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42ED1C5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D64381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8C90DC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4220D9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6971321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69AEE4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B3D8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E82EE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0034AD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5AB40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7B96AE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F46EB2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EB7D25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62BEFF0D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center"/>
          </w:tcPr>
          <w:p w14:paraId="657774B8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32C5A105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ili razvoj računalnih softvera i kupnja 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patenata, licencija i autorskih prava te registracija zajedničkih žigova</w:t>
            </w:r>
          </w:p>
        </w:tc>
      </w:tr>
      <w:tr w:rsidR="008D2EF9" w:rsidRPr="002D7379" w14:paraId="0828C196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544B8571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04B133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0B2D3D0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8A64B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545DAE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3EAB7E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4E9D6A9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80FD92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309CDD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A2B48F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99AEF9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7E7499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FF848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B8C9C0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C4B19C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C36EFF6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E974640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C6EC5E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0AB727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C53B5A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26D4AE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5E0057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E3F90C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47A32D7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14070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5E2E0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118628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F89111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625C3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78FCF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C8DEFD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2CA79F92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2A07694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00F1C6D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5664D22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DE418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D8417C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F9026F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7832F7F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65FA7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B190A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D078F4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610F94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38DCB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77EE8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805DA8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39C424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1B521DD7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5A16E98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0D1C8CCC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Ulaganja koja su sastavni dio projekta, a nisu prihvatljiva za sufinanciranje iz Programa</w:t>
            </w:r>
          </w:p>
        </w:tc>
      </w:tr>
      <w:tr w:rsidR="008D2EF9" w:rsidRPr="002D7379" w14:paraId="19AABE23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84F8FA2" w14:textId="77777777" w:rsidR="008D2EF9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F45FB1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ABF696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C3B03B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0A238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302A82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17FA728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E0991D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02DF22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DAF89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237EA7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62AEF8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835255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9E6D6D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7CC0A0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07703119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64D12A4" w14:textId="77777777" w:rsidR="008D2EF9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5D0F3D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0C269BC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031F42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76F9EF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31F85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48110B8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0F51A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603D19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B8D643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A49F58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5C552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3C1D6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40B68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A76F9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4CB56581" w14:textId="77777777" w:rsidTr="00B73B90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61845A0" w14:textId="77777777" w:rsidR="008D2EF9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C33F82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0C3885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85371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D4A3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554C0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952111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C667EE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31EBB0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CF90ED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BA78F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1C04E9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992BD3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D7089D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165E2A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6603E638" w14:textId="77777777" w:rsidR="008D2EF9" w:rsidRDefault="008D2EF9" w:rsidP="008D2EF9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3EA3E2D0" w14:textId="77777777" w:rsidR="008D2EF9" w:rsidRDefault="008D2EF9" w:rsidP="008D2EF9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304111B1" w14:textId="77777777" w:rsidR="008D2EF9" w:rsidRDefault="008D2EF9" w:rsidP="008D2EF9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4B507BC2" w14:textId="77777777" w:rsidR="008D2EF9" w:rsidRPr="00715B8D" w:rsidRDefault="008D2EF9" w:rsidP="008D2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 xml:space="preserve">kolona "Naziv </w:t>
      </w:r>
      <w:r>
        <w:rPr>
          <w:i/>
          <w:sz w:val="16"/>
          <w:szCs w:val="16"/>
        </w:rPr>
        <w:t>troška aktivnosti</w:t>
      </w:r>
      <w:r w:rsidRPr="00715B8D">
        <w:rPr>
          <w:i/>
          <w:sz w:val="16"/>
          <w:szCs w:val="16"/>
        </w:rPr>
        <w:t xml:space="preserve">" - upisati naziv </w:t>
      </w:r>
      <w:r>
        <w:rPr>
          <w:i/>
          <w:sz w:val="16"/>
          <w:szCs w:val="16"/>
        </w:rPr>
        <w:t>troška aktivnosti</w:t>
      </w:r>
      <w:r w:rsidRPr="00715B8D">
        <w:rPr>
          <w:i/>
          <w:sz w:val="16"/>
          <w:szCs w:val="16"/>
        </w:rPr>
        <w:t xml:space="preserve"> koj</w:t>
      </w:r>
      <w:r>
        <w:rPr>
          <w:i/>
          <w:sz w:val="16"/>
          <w:szCs w:val="16"/>
        </w:rPr>
        <w:t>i</w:t>
      </w:r>
      <w:r w:rsidRPr="00715B8D">
        <w:rPr>
          <w:i/>
          <w:sz w:val="16"/>
          <w:szCs w:val="16"/>
        </w:rPr>
        <w:t xml:space="preserve"> je sastavni dio projekta; navesti </w:t>
      </w:r>
      <w:r w:rsidRPr="000972AA">
        <w:rPr>
          <w:i/>
          <w:sz w:val="16"/>
          <w:szCs w:val="16"/>
        </w:rPr>
        <w:t xml:space="preserve">sve troškove aktivnosti </w:t>
      </w:r>
      <w:r w:rsidRPr="00715B8D">
        <w:rPr>
          <w:i/>
          <w:sz w:val="16"/>
          <w:szCs w:val="16"/>
        </w:rPr>
        <w:t>uključene u projekt</w:t>
      </w:r>
      <w:r>
        <w:rPr>
          <w:i/>
          <w:sz w:val="16"/>
          <w:szCs w:val="16"/>
        </w:rPr>
        <w:t>. Kod aktivnosti izgradnje/rekonstrukcije, poboljšanja nepokretne imovine navesti troškove po grupama radova (građevinski, obrtnički, instalaterski radovi…).</w:t>
      </w:r>
    </w:p>
    <w:p w14:paraId="69A88DC0" w14:textId="77777777" w:rsidR="008D2EF9" w:rsidRPr="00715B8D" w:rsidRDefault="008D2EF9" w:rsidP="008D2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>kolona "Procijenjeno vrijeme za provedbu" - upisati vrijeme potrebno za provedbu aktivnosti u danima</w:t>
      </w:r>
      <w:r>
        <w:rPr>
          <w:i/>
          <w:sz w:val="16"/>
          <w:szCs w:val="16"/>
        </w:rPr>
        <w:t xml:space="preserve"> (računajući od </w:t>
      </w:r>
      <w:r w:rsidRPr="000114D2">
        <w:rPr>
          <w:i/>
          <w:sz w:val="16"/>
          <w:szCs w:val="16"/>
        </w:rPr>
        <w:t>prv</w:t>
      </w:r>
      <w:r>
        <w:rPr>
          <w:i/>
          <w:sz w:val="16"/>
          <w:szCs w:val="16"/>
        </w:rPr>
        <w:t xml:space="preserve">e </w:t>
      </w:r>
      <w:r w:rsidRPr="000114D2">
        <w:rPr>
          <w:i/>
          <w:sz w:val="16"/>
          <w:szCs w:val="16"/>
        </w:rPr>
        <w:t>preuzet</w:t>
      </w:r>
      <w:r>
        <w:rPr>
          <w:i/>
          <w:sz w:val="16"/>
          <w:szCs w:val="16"/>
        </w:rPr>
        <w:t>e</w:t>
      </w:r>
      <w:r w:rsidRPr="000114D2">
        <w:rPr>
          <w:i/>
          <w:sz w:val="16"/>
          <w:szCs w:val="16"/>
        </w:rPr>
        <w:t xml:space="preserve"> obvez</w:t>
      </w:r>
      <w:r>
        <w:rPr>
          <w:i/>
          <w:sz w:val="16"/>
          <w:szCs w:val="16"/>
        </w:rPr>
        <w:t>e</w:t>
      </w:r>
      <w:r w:rsidRPr="000114D2">
        <w:rPr>
          <w:i/>
          <w:sz w:val="16"/>
          <w:szCs w:val="16"/>
        </w:rPr>
        <w:t xml:space="preserve"> kojom se naručuju dobra ili usluge ili nastajanj</w:t>
      </w:r>
      <w:r>
        <w:rPr>
          <w:i/>
          <w:sz w:val="16"/>
          <w:szCs w:val="16"/>
        </w:rPr>
        <w:t>a</w:t>
      </w:r>
      <w:r w:rsidRPr="000114D2">
        <w:rPr>
          <w:i/>
          <w:sz w:val="16"/>
          <w:szCs w:val="16"/>
        </w:rPr>
        <w:t xml:space="preserve"> druge obveze na temelju koje je ulaganje nepovratna obveza</w:t>
      </w:r>
      <w:r>
        <w:rPr>
          <w:i/>
          <w:sz w:val="16"/>
          <w:szCs w:val="16"/>
        </w:rPr>
        <w:t xml:space="preserve"> do isporuke dobra/usluge i/ili plaćanja računa).</w:t>
      </w:r>
    </w:p>
    <w:p w14:paraId="0252FB82" w14:textId="77777777" w:rsidR="008D2EF9" w:rsidRPr="00715B8D" w:rsidRDefault="008D2EF9" w:rsidP="008D2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>kolona "Mjeseci provedbe" - procijenjeno vrijeme koje ste upisali u prethodnoj koloni rasporediti na mjesece provedbe (sukladno Pravilniku rok završetka projekta u pravilu je godinu dana.)</w:t>
      </w:r>
      <w:r>
        <w:rPr>
          <w:i/>
          <w:sz w:val="16"/>
          <w:szCs w:val="16"/>
        </w:rPr>
        <w:t>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44876E43" w14:textId="77777777" w:rsidR="008D2EF9" w:rsidRDefault="008D2EF9" w:rsidP="008D2EF9">
      <w:pPr>
        <w:pStyle w:val="ListParagraph"/>
        <w:spacing w:after="120" w:line="320" w:lineRule="exact"/>
        <w:jc w:val="both"/>
        <w:rPr>
          <w:b/>
          <w:sz w:val="20"/>
        </w:rPr>
      </w:pPr>
    </w:p>
    <w:p w14:paraId="1A9DD77D" w14:textId="77777777" w:rsidR="008D2EF9" w:rsidRDefault="008D2EF9" w:rsidP="008D2EF9">
      <w:pPr>
        <w:pStyle w:val="ListParagraph"/>
        <w:spacing w:after="120" w:line="320" w:lineRule="exact"/>
        <w:jc w:val="both"/>
        <w:rPr>
          <w:b/>
          <w:sz w:val="20"/>
        </w:rPr>
      </w:pPr>
    </w:p>
    <w:p w14:paraId="3460840B" w14:textId="77777777" w:rsidR="008D2EF9" w:rsidRPr="009B248C" w:rsidRDefault="008D2EF9" w:rsidP="008D2EF9">
      <w:pPr>
        <w:pStyle w:val="ListParagraph"/>
        <w:spacing w:after="120" w:line="320" w:lineRule="exact"/>
        <w:jc w:val="both"/>
        <w:rPr>
          <w:i/>
          <w:sz w:val="20"/>
        </w:rPr>
      </w:pPr>
      <w:r w:rsidRPr="009B248C">
        <w:rPr>
          <w:b/>
          <w:sz w:val="20"/>
        </w:rPr>
        <w:t>3.4. Pregled ulaganja prema aktivnostima sa procjenom troška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233"/>
        <w:gridCol w:w="2898"/>
        <w:gridCol w:w="3199"/>
        <w:gridCol w:w="1727"/>
      </w:tblGrid>
      <w:tr w:rsidR="008D2EF9" w:rsidRPr="00707D13" w14:paraId="7A693736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5B66539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715623A1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788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0A1D54C" w14:textId="77777777" w:rsidR="008D2EF9" w:rsidRPr="005400F2" w:rsidRDefault="008D2EF9" w:rsidP="006D3DD2">
            <w:pPr>
              <w:spacing w:after="0" w:line="240" w:lineRule="auto"/>
              <w:ind w:left="10" w:hanging="1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ulaganja</w:t>
            </w:r>
          </w:p>
        </w:tc>
        <w:tc>
          <w:tcPr>
            <w:tcW w:w="94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B807730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u HRK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(sa PDV)</w:t>
            </w:r>
          </w:p>
        </w:tc>
      </w:tr>
      <w:tr w:rsidR="008D2EF9" w:rsidRPr="00707D13" w14:paraId="680F01AB" w14:textId="77777777" w:rsidTr="00B73B90">
        <w:trPr>
          <w:trHeight w:val="595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81D7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both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A. </w:t>
            </w:r>
            <w:r w:rsidRPr="009537A8">
              <w:rPr>
                <w:b/>
                <w:sz w:val="20"/>
              </w:rPr>
              <w:t>Izgradnja</w:t>
            </w:r>
            <w:r>
              <w:rPr>
                <w:b/>
                <w:sz w:val="20"/>
              </w:rPr>
              <w:t>/rekonstrukcija,</w:t>
            </w:r>
            <w:r w:rsidRPr="009537A8">
              <w:rPr>
                <w:b/>
                <w:sz w:val="20"/>
              </w:rPr>
              <w:t xml:space="preserve"> stjecanje</w:t>
            </w:r>
            <w:r>
              <w:rPr>
                <w:b/>
                <w:sz w:val="20"/>
              </w:rPr>
              <w:t xml:space="preserve"> (kupnja)</w:t>
            </w:r>
            <w:r w:rsidRPr="009537A8">
              <w:rPr>
                <w:b/>
                <w:sz w:val="20"/>
              </w:rPr>
              <w:t xml:space="preserve"> ili poboljšanje nepokretne imovine</w:t>
            </w:r>
          </w:p>
        </w:tc>
      </w:tr>
      <w:tr w:rsidR="008D2EF9" w:rsidRPr="00707D13" w14:paraId="3CDA57AB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FFA1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906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F0B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D8D8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429238AB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11BE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589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D6B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5BA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79281C47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C7C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ADA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C40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A99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41075901" w14:textId="77777777" w:rsidTr="00B73B90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D29F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A: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9D6EF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3E44C934" w14:textId="77777777" w:rsidTr="00B73B90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E4E7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B. </w:t>
            </w:r>
            <w:r w:rsidRPr="009537A8">
              <w:rPr>
                <w:b/>
                <w:sz w:val="20"/>
              </w:rPr>
              <w:t>Kupnja novih strojeva i opreme do iznosa njihove tržišne vrijednosti</w:t>
            </w:r>
          </w:p>
        </w:tc>
      </w:tr>
      <w:tr w:rsidR="008D2EF9" w:rsidRPr="00707D13" w14:paraId="1C98E035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9C8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535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131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404E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0854C2E7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0C0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F0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721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CF1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5010A668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5D7D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DDE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7A0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1E3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5BDE92D1" w14:textId="77777777" w:rsidTr="00B73B90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D00E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B: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66E9F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6AB50B47" w14:textId="77777777" w:rsidTr="00B73B90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3997" w14:textId="77777777" w:rsidR="008D2EF9" w:rsidRPr="00707D13" w:rsidRDefault="008D2EF9" w:rsidP="006D3DD2">
            <w:pPr>
              <w:spacing w:after="120" w:line="320" w:lineRule="exact"/>
              <w:ind w:left="164" w:hanging="164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C. </w:t>
            </w:r>
            <w:r w:rsidRPr="009537A8">
              <w:rPr>
                <w:b/>
                <w:sz w:val="20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b/>
                <w:sz w:val="20"/>
              </w:rPr>
              <w:t>, stjecanje prava na patente i licence</w:t>
            </w:r>
          </w:p>
        </w:tc>
      </w:tr>
      <w:tr w:rsidR="008D2EF9" w:rsidRPr="00707D13" w14:paraId="60F8D043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903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62C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F78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FFB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416ED7DC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859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BC6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B1A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1F8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20EFAD6F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EDE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E49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9D5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E67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25F5E840" w14:textId="77777777" w:rsidTr="00B73B90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4521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C: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D99B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3716B306" w14:textId="77777777" w:rsidTr="00B73B90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AA0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D.</w:t>
            </w:r>
            <w:r>
              <w:t xml:space="preserve"> </w:t>
            </w:r>
            <w:r w:rsidRPr="007A32F1">
              <w:rPr>
                <w:b/>
                <w:iCs/>
                <w:sz w:val="20"/>
              </w:rPr>
              <w:t>Studij</w:t>
            </w:r>
            <w:r>
              <w:rPr>
                <w:b/>
                <w:iCs/>
                <w:sz w:val="20"/>
              </w:rPr>
              <w:t>e</w:t>
            </w:r>
            <w:r w:rsidRPr="007A32F1">
              <w:rPr>
                <w:b/>
                <w:iCs/>
                <w:sz w:val="20"/>
              </w:rPr>
              <w:t xml:space="preserve"> izvedivosti  kada na temelju njihovih rezultata nema izdataka iz točaka </w:t>
            </w:r>
            <w:r>
              <w:rPr>
                <w:b/>
                <w:iCs/>
                <w:sz w:val="20"/>
              </w:rPr>
              <w:t>A. i B.</w:t>
            </w:r>
          </w:p>
        </w:tc>
      </w:tr>
      <w:tr w:rsidR="008D2EF9" w:rsidRPr="00707D13" w14:paraId="6C995656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EB6E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94661A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D84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926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8AF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87E6CD5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FFF3" w14:textId="77777777" w:rsidR="008D2EF9" w:rsidRPr="004C6E78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FDE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144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E83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6D7D249C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D05D" w14:textId="77777777" w:rsidR="008D2EF9" w:rsidRPr="004C6E78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675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294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7D3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3A60525C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6F54" w14:textId="77777777" w:rsidR="008D2EF9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D0B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F4C9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D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9EB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9DE00F8" w14:textId="77777777" w:rsidTr="00B73B90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78E1" w14:textId="77777777" w:rsidR="008D2EF9" w:rsidRPr="00707D13" w:rsidRDefault="008D2EF9" w:rsidP="006D3DD2">
            <w:pPr>
              <w:spacing w:after="120" w:line="320" w:lineRule="exact"/>
              <w:ind w:left="162" w:hanging="162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E</w:t>
            </w:r>
            <w:r w:rsidRPr="00707D13">
              <w:rPr>
                <w:b/>
                <w:iCs/>
                <w:sz w:val="20"/>
              </w:rPr>
              <w:t>.</w:t>
            </w:r>
            <w:r>
              <w:rPr>
                <w:b/>
                <w:iCs/>
                <w:sz w:val="20"/>
              </w:rPr>
              <w:t xml:space="preserve"> K</w:t>
            </w:r>
            <w:r w:rsidRPr="00707D13">
              <w:rPr>
                <w:b/>
                <w:iCs/>
                <w:sz w:val="20"/>
              </w:rPr>
              <w:t xml:space="preserve">upnja </w:t>
            </w:r>
            <w:r>
              <w:rPr>
                <w:b/>
                <w:iCs/>
                <w:sz w:val="20"/>
              </w:rPr>
              <w:t xml:space="preserve">ili razvoj računalnih softvera i kupnja </w:t>
            </w:r>
            <w:r w:rsidRPr="00707D13">
              <w:rPr>
                <w:b/>
                <w:iCs/>
                <w:sz w:val="20"/>
              </w:rPr>
              <w:t>patenata, licencija i autorskih prava te registracij</w:t>
            </w:r>
            <w:r>
              <w:rPr>
                <w:b/>
                <w:iCs/>
                <w:sz w:val="20"/>
              </w:rPr>
              <w:t>a z</w:t>
            </w:r>
            <w:r w:rsidRPr="00707D13">
              <w:rPr>
                <w:b/>
                <w:iCs/>
                <w:sz w:val="20"/>
              </w:rPr>
              <w:t>ajedničkih žigova</w:t>
            </w:r>
          </w:p>
        </w:tc>
      </w:tr>
      <w:tr w:rsidR="008D2EF9" w:rsidRPr="00707D13" w14:paraId="34A77BBB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EA89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455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DD9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28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47636336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83F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263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441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984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2CC296E6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E7C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C35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B8B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5C1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92745B3" w14:textId="77777777" w:rsidTr="00B73B90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BB2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 xml:space="preserve">UKUPNO </w:t>
            </w:r>
            <w:r>
              <w:rPr>
                <w:iCs/>
                <w:sz w:val="20"/>
              </w:rPr>
              <w:t>E</w:t>
            </w:r>
            <w:r w:rsidRPr="00707D13">
              <w:rPr>
                <w:iCs/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0A4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7F7F1D86" w14:textId="77777777" w:rsidTr="00B73B90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99D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>
              <w:rPr>
                <w:b/>
                <w:iCs/>
                <w:sz w:val="20"/>
              </w:rPr>
              <w:t>F.</w:t>
            </w:r>
            <w:r w:rsidRPr="00707D13">
              <w:rPr>
                <w:b/>
                <w:iCs/>
                <w:sz w:val="20"/>
              </w:rPr>
              <w:t xml:space="preserve"> Ulaganja koja su sastavni dio projekta, a nisu prihvatljiva za sufinanciranje iz Programa </w:t>
            </w:r>
          </w:p>
        </w:tc>
      </w:tr>
      <w:tr w:rsidR="008D2EF9" w:rsidRPr="00707D13" w14:paraId="6309A85F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90C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AF6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FA7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0DA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11745525" w14:textId="77777777" w:rsidTr="00B73B90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D2E6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58B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582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2EC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4626845C" w14:textId="77777777" w:rsidTr="00B73B90">
        <w:trPr>
          <w:trHeight w:val="334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144E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C01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FE5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3C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8BD9D9B" w14:textId="77777777" w:rsidTr="00B73B90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9310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F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BE40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62188F58" w14:textId="77777777" w:rsidTr="00B73B90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FC8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b/>
                <w:bCs/>
                <w:iCs/>
                <w:sz w:val="20"/>
              </w:rPr>
              <w:t>SVEUKUPNO (A. + B. + C.+</w:t>
            </w:r>
            <w:r>
              <w:rPr>
                <w:b/>
                <w:bCs/>
                <w:iCs/>
                <w:sz w:val="20"/>
              </w:rPr>
              <w:t xml:space="preserve"> </w:t>
            </w:r>
            <w:r w:rsidRPr="00707D13">
              <w:rPr>
                <w:b/>
                <w:bCs/>
                <w:iCs/>
                <w:sz w:val="20"/>
              </w:rPr>
              <w:t>D. + E</w:t>
            </w:r>
            <w:r>
              <w:rPr>
                <w:b/>
                <w:bCs/>
                <w:iCs/>
                <w:sz w:val="20"/>
              </w:rPr>
              <w:t>.+ F</w:t>
            </w:r>
            <w:r w:rsidRPr="00707D13">
              <w:rPr>
                <w:b/>
                <w:bCs/>
                <w:iCs/>
                <w:sz w:val="20"/>
              </w:rPr>
              <w:t>.)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CA4BC" w14:textId="77777777" w:rsidR="008D2EF9" w:rsidRPr="009537A8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</w:p>
        </w:tc>
      </w:tr>
    </w:tbl>
    <w:p w14:paraId="63401502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2C72D91A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4CFF7916" w14:textId="77777777" w:rsidR="008D2EF9" w:rsidRDefault="008D2EF9" w:rsidP="008D2EF9">
      <w:pPr>
        <w:spacing w:after="120" w:line="320" w:lineRule="exact"/>
        <w:rPr>
          <w:b/>
          <w:sz w:val="20"/>
        </w:rPr>
      </w:pPr>
    </w:p>
    <w:p w14:paraId="7FD51522" w14:textId="77777777" w:rsidR="008D2EF9" w:rsidRPr="00707D13" w:rsidRDefault="008D2EF9" w:rsidP="008D2EF9">
      <w:pPr>
        <w:spacing w:after="120" w:line="320" w:lineRule="exact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5</w:t>
      </w:r>
      <w:r w:rsidRPr="00707D13">
        <w:rPr>
          <w:b/>
          <w:sz w:val="20"/>
        </w:rPr>
        <w:t>.  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8D2EF9" w:rsidRPr="00707D13" w14:paraId="0F62BB88" w14:textId="77777777" w:rsidTr="00B73B90">
        <w:tc>
          <w:tcPr>
            <w:tcW w:w="609" w:type="pct"/>
            <w:shd w:val="clear" w:color="auto" w:fill="CCFFCC"/>
            <w:vAlign w:val="center"/>
          </w:tcPr>
          <w:p w14:paraId="2C98B8E2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79F96F91" w14:textId="77777777" w:rsidR="008D2EF9" w:rsidRPr="005400F2" w:rsidRDefault="008D2EF9" w:rsidP="006D3DD2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713A1A17" w14:textId="77777777" w:rsidR="008D2EF9" w:rsidRPr="005400F2" w:rsidRDefault="008D2EF9" w:rsidP="006D3DD2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5D07CD7A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11069D8C" w14:textId="77777777" w:rsidTr="00B73B90">
        <w:tc>
          <w:tcPr>
            <w:tcW w:w="609" w:type="pct"/>
          </w:tcPr>
          <w:p w14:paraId="59C10DB2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5E3755D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BE4A30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D4DE99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5B5B0C4E" w14:textId="77777777" w:rsidTr="00B73B90">
        <w:tc>
          <w:tcPr>
            <w:tcW w:w="609" w:type="pct"/>
          </w:tcPr>
          <w:p w14:paraId="45D6C1FA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5ADC5D8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2FDB9D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AD07D1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6920C6B" w14:textId="77777777" w:rsidTr="00B73B90">
        <w:tc>
          <w:tcPr>
            <w:tcW w:w="609" w:type="pct"/>
          </w:tcPr>
          <w:p w14:paraId="4EF3F469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7FF4457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919166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27E691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2EC5F322" w14:textId="77777777" w:rsidTr="00B73B90">
        <w:tc>
          <w:tcPr>
            <w:tcW w:w="609" w:type="pct"/>
          </w:tcPr>
          <w:p w14:paraId="1BF32AC8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5ABD003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1FBD20D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5A24F3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2D55F6FA" w14:textId="77777777" w:rsidTr="00B73B90">
        <w:tc>
          <w:tcPr>
            <w:tcW w:w="609" w:type="pct"/>
          </w:tcPr>
          <w:p w14:paraId="7B0D2661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42865EE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7F4CED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5B0DE8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2F18B33" w14:textId="77777777" w:rsidTr="00B73B90">
        <w:tc>
          <w:tcPr>
            <w:tcW w:w="609" w:type="pct"/>
          </w:tcPr>
          <w:p w14:paraId="55F09A0E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0A52DEA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833B4A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2A5852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58E569C7" w14:textId="77777777" w:rsidTr="00B73B90">
        <w:tc>
          <w:tcPr>
            <w:tcW w:w="609" w:type="pct"/>
          </w:tcPr>
          <w:p w14:paraId="0775E43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50BFFC4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703DFD6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52F769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7417D8D9" w14:textId="77777777" w:rsidR="008D2EF9" w:rsidRDefault="008D2EF9" w:rsidP="008D2EF9">
      <w:pPr>
        <w:spacing w:after="120" w:line="320" w:lineRule="exact"/>
        <w:ind w:left="357" w:hanging="357"/>
        <w:rPr>
          <w:b/>
          <w:sz w:val="20"/>
        </w:rPr>
      </w:pPr>
    </w:p>
    <w:p w14:paraId="22A07562" w14:textId="77777777" w:rsidR="008D2EF9" w:rsidRPr="00B97E04" w:rsidRDefault="008D2EF9" w:rsidP="008D2EF9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6</w:t>
      </w:r>
      <w:r w:rsidRPr="00707D13">
        <w:rPr>
          <w:b/>
          <w:sz w:val="20"/>
        </w:rPr>
        <w:t>. 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8D2EF9" w:rsidRPr="00707D13" w14:paraId="39DD5544" w14:textId="77777777" w:rsidTr="00B73B90">
        <w:tc>
          <w:tcPr>
            <w:tcW w:w="609" w:type="pct"/>
            <w:shd w:val="clear" w:color="auto" w:fill="CCFFCC"/>
            <w:vAlign w:val="center"/>
          </w:tcPr>
          <w:p w14:paraId="00C40606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7B27CA59" w14:textId="77777777" w:rsidR="008D2EF9" w:rsidRPr="005400F2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08AC50C" w14:textId="77777777" w:rsidR="008D2EF9" w:rsidRPr="005400F2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26B64763" w14:textId="77777777" w:rsidR="008D2EF9" w:rsidRPr="005400F2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2B78FDBD" w14:textId="77777777" w:rsidTr="00B73B90">
        <w:tc>
          <w:tcPr>
            <w:tcW w:w="609" w:type="pct"/>
          </w:tcPr>
          <w:p w14:paraId="7B1CE34C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1E48D36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AE29C0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288F70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59AB8910" w14:textId="77777777" w:rsidTr="00B73B90">
        <w:tc>
          <w:tcPr>
            <w:tcW w:w="609" w:type="pct"/>
          </w:tcPr>
          <w:p w14:paraId="5BAB18B8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4DE03B9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E5BB7A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FA21FD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17DA0C7E" w14:textId="77777777" w:rsidTr="00B73B90">
        <w:tc>
          <w:tcPr>
            <w:tcW w:w="609" w:type="pct"/>
          </w:tcPr>
          <w:p w14:paraId="24B6197C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78FC686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63D7C9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7FE1E34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6353D48" w14:textId="77777777" w:rsidTr="00B73B90">
        <w:tc>
          <w:tcPr>
            <w:tcW w:w="609" w:type="pct"/>
          </w:tcPr>
          <w:p w14:paraId="231DF9A5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4FFEE77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1018BE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360089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978EE43" w14:textId="77777777" w:rsidTr="00B73B90">
        <w:tc>
          <w:tcPr>
            <w:tcW w:w="609" w:type="pct"/>
          </w:tcPr>
          <w:p w14:paraId="437C9E47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1ED0E4F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EEBDD4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9958E1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D3AFD03" w14:textId="77777777" w:rsidTr="00B73B90">
        <w:tc>
          <w:tcPr>
            <w:tcW w:w="609" w:type="pct"/>
          </w:tcPr>
          <w:p w14:paraId="7F593503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1C53A88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075275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97449A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4707DB41" w14:textId="77777777" w:rsidTr="00B73B90">
        <w:tc>
          <w:tcPr>
            <w:tcW w:w="609" w:type="pct"/>
          </w:tcPr>
          <w:p w14:paraId="1B09386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4BC598D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7686412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77D8FF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3732A20" w14:textId="77777777" w:rsidR="008D2EF9" w:rsidRDefault="008D2EF9" w:rsidP="008D2EF9">
      <w:pPr>
        <w:spacing w:after="120" w:line="320" w:lineRule="exact"/>
        <w:ind w:left="357" w:hanging="357"/>
        <w:rPr>
          <w:b/>
        </w:rPr>
      </w:pPr>
    </w:p>
    <w:p w14:paraId="70AEF5CC" w14:textId="77777777" w:rsidR="008D2EF9" w:rsidRDefault="008D2EF9" w:rsidP="008D2EF9">
      <w:pPr>
        <w:spacing w:after="120" w:line="320" w:lineRule="exact"/>
        <w:ind w:left="357" w:hanging="357"/>
        <w:rPr>
          <w:b/>
        </w:rPr>
      </w:pPr>
    </w:p>
    <w:p w14:paraId="0318987C" w14:textId="77777777" w:rsidR="008D2EF9" w:rsidRDefault="008D2EF9" w:rsidP="008D2EF9">
      <w:pPr>
        <w:spacing w:after="120" w:line="320" w:lineRule="exact"/>
        <w:ind w:left="357" w:hanging="357"/>
        <w:rPr>
          <w:b/>
        </w:rPr>
      </w:pPr>
    </w:p>
    <w:p w14:paraId="619E8CCF" w14:textId="77777777" w:rsidR="008D2EF9" w:rsidRPr="00707D13" w:rsidRDefault="008D2EF9" w:rsidP="008D2EF9">
      <w:pPr>
        <w:spacing w:after="120" w:line="320" w:lineRule="exact"/>
        <w:ind w:left="357" w:hanging="357"/>
        <w:rPr>
          <w:b/>
        </w:rPr>
      </w:pPr>
      <w:r>
        <w:rPr>
          <w:b/>
        </w:rPr>
        <w:t>I</w:t>
      </w:r>
      <w:r w:rsidRPr="00707D13">
        <w:rPr>
          <w:b/>
        </w:rPr>
        <w:t>V. IZVORI FINANCIRANJA</w:t>
      </w:r>
    </w:p>
    <w:p w14:paraId="1A8CD126" w14:textId="77777777" w:rsidR="008D2EF9" w:rsidRPr="00707D13" w:rsidRDefault="008D2EF9" w:rsidP="008D2EF9">
      <w:pPr>
        <w:spacing w:after="120" w:line="320" w:lineRule="exact"/>
        <w:ind w:left="357" w:hanging="357"/>
        <w:rPr>
          <w:b/>
        </w:rPr>
      </w:pPr>
      <w:r w:rsidRPr="0004724B">
        <w:rPr>
          <w:b/>
          <w:sz w:val="20"/>
        </w:rPr>
        <w:t>4.1.</w:t>
      </w:r>
      <w:r>
        <w:rPr>
          <w:b/>
        </w:rPr>
        <w:t xml:space="preserve"> </w:t>
      </w:r>
      <w:r w:rsidRPr="0004724B">
        <w:rPr>
          <w:b/>
          <w:sz w:val="20"/>
        </w:rPr>
        <w:t>Pregled izvora financiranja projekta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24"/>
        <w:gridCol w:w="3538"/>
      </w:tblGrid>
      <w:tr w:rsidR="008D2EF9" w:rsidRPr="00707D13" w14:paraId="79AC1B0B" w14:textId="77777777" w:rsidTr="00B73B90">
        <w:trPr>
          <w:trHeight w:val="875"/>
        </w:trPr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27405129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IZVORI FINANCIRANJA PROJEKTA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697647C4" w14:textId="77777777" w:rsidR="008D2EF9" w:rsidRPr="005400F2" w:rsidDel="005741B6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HRK</w:t>
            </w:r>
          </w:p>
        </w:tc>
      </w:tr>
      <w:tr w:rsidR="008D2EF9" w:rsidRPr="00707D13" w14:paraId="6749F5EF" w14:textId="77777777" w:rsidTr="00B73B90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663F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C10457">
              <w:rPr>
                <w:sz w:val="20"/>
              </w:rPr>
              <w:t xml:space="preserve">Ukupna vrijednost projekta* 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5D50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4F22A41B" w14:textId="77777777" w:rsidTr="00B73B90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CB8DA" w14:textId="77777777" w:rsidR="008D2EF9" w:rsidRPr="00C10457" w:rsidRDefault="008D2EF9" w:rsidP="006D3DD2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Vlastiti izvori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4FC53A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2CE1B8FF" w14:textId="77777777" w:rsidTr="00B73B90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FE899B" w14:textId="77777777" w:rsidR="008D2EF9" w:rsidRPr="00C10457" w:rsidRDefault="008D2EF9" w:rsidP="006D3DD2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Kredit financijske institucije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F1EB6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657E76F5" w14:textId="77777777" w:rsidTr="00B73B90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A82E6E6" w14:textId="77777777" w:rsidR="008D2EF9" w:rsidRPr="00C10457" w:rsidRDefault="008D2EF9" w:rsidP="006D3DD2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Ostalo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AE104B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27CF48EB" w14:textId="77777777" w:rsidTr="00B73B90">
        <w:trPr>
          <w:trHeight w:val="397"/>
        </w:trPr>
        <w:tc>
          <w:tcPr>
            <w:tcW w:w="3048" w:type="pct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A681B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  <w:r>
              <w:rPr>
                <w:b/>
                <w:sz w:val="20"/>
              </w:rPr>
              <w:t xml:space="preserve"> (1+2+3)</w:t>
            </w:r>
            <w:r w:rsidRPr="00707D13">
              <w:rPr>
                <w:b/>
                <w:sz w:val="20"/>
              </w:rPr>
              <w:t>:</w:t>
            </w:r>
          </w:p>
        </w:tc>
        <w:tc>
          <w:tcPr>
            <w:tcW w:w="19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CB858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</w:tr>
    </w:tbl>
    <w:p w14:paraId="562D18FD" w14:textId="77777777" w:rsidR="008D2EF9" w:rsidRPr="00C26CA4" w:rsidRDefault="008D2EF9" w:rsidP="008D2EF9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 xml:space="preserve">*Podaci iz retka SVEUKUPNO (A. + B. + C.+ D. + E.+ </w:t>
      </w:r>
      <w:r>
        <w:rPr>
          <w:i/>
          <w:sz w:val="16"/>
          <w:szCs w:val="16"/>
        </w:rPr>
        <w:t>F.) tablice 3.4</w:t>
      </w:r>
      <w:r w:rsidRPr="00C26CA4">
        <w:rPr>
          <w:i/>
          <w:sz w:val="16"/>
          <w:szCs w:val="16"/>
        </w:rPr>
        <w:t>. Pregled ulaganja prema aktivnostima sa procjenom troška</w:t>
      </w:r>
    </w:p>
    <w:p w14:paraId="1B2495E7" w14:textId="77777777" w:rsidR="008D2EF9" w:rsidRDefault="008D2EF9" w:rsidP="008D2EF9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>Napomena: Podnositelj je obvezan dokazati  da raspolaže vlastitim sredstvima u iznosu najmanje 50% od ukupnog iznosa prikazanih vlastitih sredstava pod točkom 1.</w:t>
      </w:r>
    </w:p>
    <w:p w14:paraId="3CC63CD7" w14:textId="77777777" w:rsidR="0032407A" w:rsidRDefault="0032407A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br w:type="page"/>
      </w:r>
    </w:p>
    <w:p w14:paraId="65977949" w14:textId="415A3594" w:rsidR="008D2EF9" w:rsidRDefault="008D2EF9" w:rsidP="008D2EF9">
      <w:pPr>
        <w:spacing w:after="0" w:line="240" w:lineRule="auto"/>
        <w:ind w:left="357" w:hanging="357"/>
        <w:rPr>
          <w:b/>
          <w:sz w:val="20"/>
        </w:rPr>
      </w:pPr>
      <w:r>
        <w:rPr>
          <w:i/>
          <w:sz w:val="16"/>
          <w:szCs w:val="16"/>
        </w:rPr>
        <w:t xml:space="preserve"> </w:t>
      </w:r>
      <w:r w:rsidRPr="0004724B">
        <w:rPr>
          <w:b/>
          <w:sz w:val="20"/>
        </w:rPr>
        <w:t>4.2. Opis planiranog financiranja projekta</w:t>
      </w:r>
    </w:p>
    <w:p w14:paraId="7F14D276" w14:textId="77777777" w:rsidR="008D2EF9" w:rsidRPr="0004724B" w:rsidRDefault="008D2EF9" w:rsidP="008D2EF9">
      <w:pPr>
        <w:spacing w:after="0" w:line="240" w:lineRule="auto"/>
        <w:ind w:left="357" w:hanging="357"/>
        <w:rPr>
          <w:b/>
          <w:sz w:val="20"/>
        </w:rPr>
      </w:pPr>
    </w:p>
    <w:p w14:paraId="5CDAFD1D" w14:textId="77777777" w:rsidR="008D2EF9" w:rsidRDefault="008D2EF9" w:rsidP="008D2EF9">
      <w:pPr>
        <w:spacing w:after="0" w:line="240" w:lineRule="auto"/>
        <w:rPr>
          <w:sz w:val="20"/>
        </w:rPr>
      </w:pPr>
      <w:r>
        <w:rPr>
          <w:sz w:val="20"/>
        </w:rPr>
        <w:t xml:space="preserve">Detaljno opišite financijsku konstrukciju projekta s jasnim opisom načina i modela vlastitog dijela financiranja.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2EF9" w14:paraId="28944D74" w14:textId="77777777" w:rsidTr="006D3DD2">
        <w:trPr>
          <w:trHeight w:val="3745"/>
        </w:trPr>
        <w:tc>
          <w:tcPr>
            <w:tcW w:w="9288" w:type="dxa"/>
          </w:tcPr>
          <w:p w14:paraId="582D324D" w14:textId="77777777" w:rsidR="008D2EF9" w:rsidRDefault="008D2EF9" w:rsidP="006D3DD2">
            <w:pPr>
              <w:spacing w:after="0" w:line="240" w:lineRule="auto"/>
            </w:pPr>
          </w:p>
          <w:p w14:paraId="58EF9BF9" w14:textId="77777777" w:rsidR="008D2EF9" w:rsidRDefault="008D2EF9" w:rsidP="006D3DD2">
            <w:pPr>
              <w:spacing w:after="0" w:line="240" w:lineRule="auto"/>
            </w:pPr>
          </w:p>
          <w:p w14:paraId="7B3F7DCA" w14:textId="77777777" w:rsidR="008D2EF9" w:rsidRDefault="008D2EF9" w:rsidP="006D3DD2">
            <w:pPr>
              <w:spacing w:after="0" w:line="240" w:lineRule="auto"/>
            </w:pPr>
          </w:p>
          <w:p w14:paraId="4DC9A285" w14:textId="77777777" w:rsidR="008D2EF9" w:rsidRDefault="008D2EF9" w:rsidP="006D3DD2">
            <w:pPr>
              <w:spacing w:after="0" w:line="240" w:lineRule="auto"/>
            </w:pPr>
          </w:p>
          <w:p w14:paraId="4B6CB723" w14:textId="77777777" w:rsidR="008D2EF9" w:rsidRDefault="008D2EF9" w:rsidP="006D3DD2">
            <w:pPr>
              <w:spacing w:after="0" w:line="240" w:lineRule="auto"/>
            </w:pPr>
          </w:p>
          <w:p w14:paraId="24BA85FE" w14:textId="77777777" w:rsidR="008D2EF9" w:rsidRDefault="008D2EF9" w:rsidP="006D3DD2">
            <w:pPr>
              <w:spacing w:after="0" w:line="240" w:lineRule="auto"/>
            </w:pPr>
          </w:p>
          <w:p w14:paraId="22B337AB" w14:textId="77777777" w:rsidR="008D2EF9" w:rsidRDefault="008D2EF9" w:rsidP="006D3DD2">
            <w:pPr>
              <w:spacing w:after="0" w:line="240" w:lineRule="auto"/>
            </w:pPr>
          </w:p>
          <w:p w14:paraId="506B5F28" w14:textId="77777777" w:rsidR="008D2EF9" w:rsidRDefault="008D2EF9" w:rsidP="006D3DD2">
            <w:pPr>
              <w:spacing w:after="0" w:line="240" w:lineRule="auto"/>
            </w:pPr>
          </w:p>
          <w:p w14:paraId="422E58AC" w14:textId="77777777" w:rsidR="008D2EF9" w:rsidRDefault="008D2EF9" w:rsidP="006D3DD2">
            <w:pPr>
              <w:spacing w:after="0" w:line="240" w:lineRule="auto"/>
            </w:pPr>
          </w:p>
          <w:p w14:paraId="070CA1D8" w14:textId="77777777" w:rsidR="008D2EF9" w:rsidRDefault="008D2EF9" w:rsidP="006D3DD2">
            <w:pPr>
              <w:spacing w:after="0" w:line="240" w:lineRule="auto"/>
            </w:pPr>
          </w:p>
          <w:p w14:paraId="0AA98967" w14:textId="77777777" w:rsidR="008D2EF9" w:rsidRDefault="008D2EF9" w:rsidP="006D3DD2">
            <w:pPr>
              <w:spacing w:after="0" w:line="240" w:lineRule="auto"/>
            </w:pPr>
          </w:p>
          <w:p w14:paraId="2508F528" w14:textId="77777777" w:rsidR="008D2EF9" w:rsidRDefault="008D2EF9" w:rsidP="006D3DD2">
            <w:pPr>
              <w:spacing w:after="0" w:line="240" w:lineRule="auto"/>
            </w:pPr>
          </w:p>
          <w:p w14:paraId="63B1D6F9" w14:textId="77777777" w:rsidR="008D2EF9" w:rsidRDefault="008D2EF9" w:rsidP="006D3DD2">
            <w:pPr>
              <w:spacing w:after="0" w:line="240" w:lineRule="auto"/>
            </w:pPr>
          </w:p>
          <w:p w14:paraId="3890E753" w14:textId="77777777" w:rsidR="008D2EF9" w:rsidRDefault="008D2EF9" w:rsidP="006D3DD2">
            <w:pPr>
              <w:spacing w:after="0" w:line="240" w:lineRule="auto"/>
            </w:pPr>
          </w:p>
          <w:p w14:paraId="2A071EF7" w14:textId="77777777" w:rsidR="008D2EF9" w:rsidRDefault="008D2EF9" w:rsidP="006D3DD2">
            <w:pPr>
              <w:spacing w:after="0" w:line="240" w:lineRule="auto"/>
            </w:pPr>
          </w:p>
          <w:p w14:paraId="6E3BABF7" w14:textId="77777777" w:rsidR="008D2EF9" w:rsidRDefault="008D2EF9" w:rsidP="006D3DD2">
            <w:pPr>
              <w:spacing w:after="0" w:line="240" w:lineRule="auto"/>
            </w:pPr>
          </w:p>
          <w:p w14:paraId="02411274" w14:textId="77777777" w:rsidR="008D2EF9" w:rsidRDefault="008D2EF9" w:rsidP="006D3DD2">
            <w:pPr>
              <w:spacing w:after="0" w:line="240" w:lineRule="auto"/>
            </w:pPr>
          </w:p>
          <w:p w14:paraId="156D9907" w14:textId="77777777" w:rsidR="008D2EF9" w:rsidRDefault="008D2EF9" w:rsidP="006D3DD2">
            <w:pPr>
              <w:spacing w:after="0" w:line="240" w:lineRule="auto"/>
            </w:pPr>
          </w:p>
        </w:tc>
      </w:tr>
    </w:tbl>
    <w:p w14:paraId="148D93EB" w14:textId="77777777" w:rsidR="008D2EF9" w:rsidRDefault="008D2EF9" w:rsidP="008D2EF9">
      <w:pPr>
        <w:tabs>
          <w:tab w:val="left" w:pos="8010"/>
        </w:tabs>
        <w:spacing w:after="0"/>
        <w:sectPr w:rsidR="008D2EF9" w:rsidSect="006D3DD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552" w:right="1417" w:bottom="1417" w:left="1417" w:header="851" w:footer="1052" w:gutter="0"/>
          <w:pgNumType w:start="1"/>
          <w:cols w:space="708"/>
          <w:docGrid w:linePitch="360"/>
        </w:sectPr>
      </w:pPr>
    </w:p>
    <w:p w14:paraId="1670584B" w14:textId="77777777" w:rsidR="008D2EF9" w:rsidRPr="00707D13" w:rsidRDefault="008D2EF9" w:rsidP="008D2EF9">
      <w:pPr>
        <w:spacing w:after="120" w:line="320" w:lineRule="exact"/>
        <w:ind w:left="357" w:hanging="357"/>
        <w:rPr>
          <w:b/>
        </w:rPr>
      </w:pPr>
      <w:r w:rsidRPr="00707D13">
        <w:rPr>
          <w:b/>
        </w:rPr>
        <w:t>V. VRIJEDNOST POLJOPRIVREDNE PROIZVODNJE  (PROIZVODI I USLUGE)</w:t>
      </w:r>
    </w:p>
    <w:p w14:paraId="6EF7F861" w14:textId="77777777" w:rsidR="008D2EF9" w:rsidRPr="00707D13" w:rsidRDefault="008D2EF9" w:rsidP="008D2EF9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3A0097DA" w14:textId="77777777" w:rsidR="008D2EF9" w:rsidRPr="00707D13" w:rsidRDefault="008D2EF9" w:rsidP="008D2EF9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5.1. Količina i vrijednost proizvoda/usluga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014"/>
        <w:gridCol w:w="865"/>
        <w:gridCol w:w="1889"/>
        <w:gridCol w:w="2682"/>
        <w:gridCol w:w="1705"/>
        <w:gridCol w:w="2622"/>
      </w:tblGrid>
      <w:tr w:rsidR="008D2EF9" w:rsidRPr="00707D13" w14:paraId="694A6B6B" w14:textId="77777777" w:rsidTr="006D3DD2">
        <w:trPr>
          <w:trHeight w:val="567"/>
          <w:jc w:val="center"/>
        </w:trPr>
        <w:tc>
          <w:tcPr>
            <w:tcW w:w="275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43CE4E5A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5CA0A976" w14:textId="77777777" w:rsidR="008D2EF9" w:rsidRPr="00107BB4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1A91FABF" w14:textId="77777777" w:rsidR="008D2EF9" w:rsidRPr="00107BB4" w:rsidRDefault="008D2EF9" w:rsidP="006D3DD2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47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6D4D33EC" w14:textId="77777777" w:rsidR="008D2EF9" w:rsidRPr="00107BB4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45CDC9F6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02C9CB7F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75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1290748C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7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4AD3D52F" w14:textId="77777777" w:rsidR="008D2EF9" w:rsidRPr="00107BB4" w:rsidRDefault="008D2EF9" w:rsidP="006D3DD2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isporučenih poljoprivrednih proizvoda/usluga u poslovnoj godini koja prethodi godini ulaganja u HRK (uključujući PDV)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3BA65101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052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767E6089" w14:textId="77777777" w:rsidR="008D2EF9" w:rsidRPr="00107BB4" w:rsidRDefault="008D2EF9" w:rsidP="006D3DD2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u HRK (uključujući PDV)</w:t>
            </w:r>
          </w:p>
        </w:tc>
      </w:tr>
      <w:tr w:rsidR="008D2EF9" w:rsidRPr="00707D13" w14:paraId="65E237A5" w14:textId="77777777" w:rsidTr="006D3DD2">
        <w:trPr>
          <w:trHeight w:val="348"/>
          <w:jc w:val="center"/>
        </w:trPr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6707C741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073EB38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4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6A139EAE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75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DBB632A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7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68D7EF96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4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F0F4993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05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8865E73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8D2EF9" w:rsidRPr="00707D13" w14:paraId="3AF05FA7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94E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15B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AF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F62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46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23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DA5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787E79BC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6E4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E314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83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9DA5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FEF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EE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765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1F6A50C1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1FD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C01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0A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688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64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FE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0D4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422CC398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C34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038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EAD" w14:textId="77777777" w:rsidR="008D2EF9" w:rsidRPr="00707D13" w:rsidDel="00A60AA9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206E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77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06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8FE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2889F18E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866A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C72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D0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9CD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5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C9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CDE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5CABBBA2" w14:textId="77777777" w:rsidTr="001A3A02">
        <w:trPr>
          <w:trHeight w:val="397"/>
          <w:jc w:val="center"/>
        </w:trPr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48CA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C93F79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38E6CC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8" w:space="0" w:color="auto"/>
            </w:tcBorders>
          </w:tcPr>
          <w:p w14:paraId="19EF806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141EE50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04470E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434A29C4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F312C5B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C7F64F7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E5143A0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3E9C408B" w14:textId="77777777" w:rsidR="008D2EF9" w:rsidRPr="00707D13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  <w:r w:rsidRPr="00707D13">
        <w:rPr>
          <w:b/>
        </w:rPr>
        <w:t>VI. CILJEVI PROJEKTA I PLAN OSTVARIVANJA CILJEVA PROJEKTA</w:t>
      </w:r>
    </w:p>
    <w:p w14:paraId="0B64F23C" w14:textId="77777777" w:rsidR="008D2EF9" w:rsidRPr="00707D13" w:rsidRDefault="008D2EF9" w:rsidP="00306B05">
      <w:pPr>
        <w:spacing w:after="0" w:line="320" w:lineRule="exact"/>
        <w:jc w:val="both"/>
        <w:rPr>
          <w:rFonts w:ascii="Times New Roman" w:hAnsi="Times New Roman"/>
        </w:rPr>
      </w:pPr>
      <w:r w:rsidRPr="00707D13">
        <w:rPr>
          <w:sz w:val="20"/>
        </w:rPr>
        <w:t xml:space="preserve">Popunite tablicu sukladno aktivnostima koje namjeravate provesti  u svrhu ostvarenja cilja Nacionalnog programa.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Navedite na temelju kojih dokumenata će provedba Vašeg projekta, a u smislu ostvarenja cilja, biti provjerljiva.  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984"/>
        <w:gridCol w:w="1559"/>
        <w:gridCol w:w="1560"/>
        <w:gridCol w:w="3118"/>
      </w:tblGrid>
      <w:tr w:rsidR="008D2EF9" w:rsidRPr="00707D13" w14:paraId="1EF36477" w14:textId="77777777" w:rsidTr="006D3DD2">
        <w:tc>
          <w:tcPr>
            <w:tcW w:w="2830" w:type="dxa"/>
            <w:shd w:val="clear" w:color="auto" w:fill="99CCFF"/>
            <w:vAlign w:val="center"/>
          </w:tcPr>
          <w:p w14:paraId="3AADA431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2127" w:type="dxa"/>
            <w:shd w:val="clear" w:color="auto" w:fill="99CCFF"/>
            <w:vAlign w:val="center"/>
          </w:tcPr>
          <w:p w14:paraId="3280AEB7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984" w:type="dxa"/>
            <w:shd w:val="clear" w:color="auto" w:fill="99CCFF"/>
            <w:vAlign w:val="center"/>
          </w:tcPr>
          <w:p w14:paraId="0DBB5DD4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559" w:type="dxa"/>
            <w:shd w:val="clear" w:color="auto" w:fill="99CCFF"/>
            <w:vAlign w:val="center"/>
          </w:tcPr>
          <w:p w14:paraId="680B3C18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560" w:type="dxa"/>
            <w:shd w:val="clear" w:color="auto" w:fill="99CCFF"/>
            <w:vAlign w:val="center"/>
          </w:tcPr>
          <w:p w14:paraId="120D59C3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  <w:tc>
          <w:tcPr>
            <w:tcW w:w="3118" w:type="dxa"/>
            <w:shd w:val="clear" w:color="auto" w:fill="99CCFF"/>
            <w:vAlign w:val="center"/>
          </w:tcPr>
          <w:p w14:paraId="253936AD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DOKUMENTI</w:t>
            </w:r>
          </w:p>
        </w:tc>
      </w:tr>
      <w:tr w:rsidR="008D2EF9" w:rsidRPr="00707D13" w14:paraId="5AF76B88" w14:textId="77777777" w:rsidTr="006D3DD2">
        <w:trPr>
          <w:trHeight w:hRule="exact" w:val="1739"/>
        </w:trPr>
        <w:tc>
          <w:tcPr>
            <w:tcW w:w="2830" w:type="dxa"/>
            <w:vAlign w:val="center"/>
          </w:tcPr>
          <w:p w14:paraId="7A61E5FE" w14:textId="77777777" w:rsidR="008D2EF9" w:rsidRPr="00366318" w:rsidRDefault="008D2EF9" w:rsidP="006D3DD2">
            <w:pPr>
              <w:spacing w:after="0" w:line="320" w:lineRule="exact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Povećanje </w:t>
            </w:r>
            <w:r>
              <w:rPr>
                <w:b/>
                <w:sz w:val="18"/>
                <w:szCs w:val="18"/>
              </w:rPr>
              <w:t>k</w:t>
            </w:r>
            <w:r w:rsidRPr="00366318">
              <w:rPr>
                <w:b/>
                <w:sz w:val="18"/>
                <w:szCs w:val="18"/>
              </w:rPr>
              <w:t xml:space="preserve">onkurentnosti proizvođača </w:t>
            </w:r>
          </w:p>
          <w:p w14:paraId="18C14D64" w14:textId="77777777" w:rsidR="008D2EF9" w:rsidRPr="00707D13" w:rsidRDefault="008D2EF9" w:rsidP="006D3DD2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vina </w:t>
            </w:r>
            <w:r w:rsidRPr="0098276E">
              <w:rPr>
                <w:sz w:val="18"/>
                <w:szCs w:val="18"/>
              </w:rPr>
              <w:t xml:space="preserve">(povećanje </w:t>
            </w:r>
            <w:r>
              <w:rPr>
                <w:sz w:val="18"/>
                <w:szCs w:val="18"/>
              </w:rPr>
              <w:t>vina sa ZOI</w:t>
            </w:r>
            <w:r w:rsidRPr="0098276E">
              <w:rPr>
                <w:sz w:val="18"/>
                <w:szCs w:val="18"/>
              </w:rPr>
              <w:t xml:space="preserve"> + povećanje učinkovitosti proizvodnje)</w:t>
            </w:r>
          </w:p>
        </w:tc>
        <w:tc>
          <w:tcPr>
            <w:tcW w:w="2127" w:type="dxa"/>
            <w:shd w:val="clear" w:color="auto" w:fill="auto"/>
          </w:tcPr>
          <w:p w14:paraId="4AC2C294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2CAF8C05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659B7701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18313D61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340C67D0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8D2EF9" w:rsidRPr="00707D13" w14:paraId="4F7146DA" w14:textId="77777777" w:rsidTr="006D3DD2">
        <w:trPr>
          <w:trHeight w:hRule="exact" w:val="692"/>
        </w:trPr>
        <w:tc>
          <w:tcPr>
            <w:tcW w:w="2830" w:type="dxa"/>
            <w:vAlign w:val="center"/>
          </w:tcPr>
          <w:p w14:paraId="60E5197F" w14:textId="77777777" w:rsidR="008D2EF9" w:rsidRPr="00707D13" w:rsidRDefault="008D2EF9" w:rsidP="006D3DD2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Povećanje proizvodnje </w:t>
            </w:r>
            <w:r w:rsidRPr="00C10457">
              <w:rPr>
                <w:b/>
                <w:sz w:val="18"/>
                <w:szCs w:val="18"/>
              </w:rPr>
              <w:t>ekoloških vina</w:t>
            </w:r>
          </w:p>
        </w:tc>
        <w:tc>
          <w:tcPr>
            <w:tcW w:w="2127" w:type="dxa"/>
            <w:shd w:val="clear" w:color="auto" w:fill="auto"/>
          </w:tcPr>
          <w:p w14:paraId="500FF5DA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0F57886F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2C19D4CE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7605AB70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528EE843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47B80458" w14:textId="77777777" w:rsidR="008D2EF9" w:rsidRDefault="008D2EF9" w:rsidP="008D2EF9">
      <w:pPr>
        <w:spacing w:after="0" w:line="240" w:lineRule="auto"/>
        <w:ind w:left="357" w:hanging="357"/>
        <w:rPr>
          <w:sz w:val="18"/>
          <w:szCs w:val="18"/>
        </w:rPr>
      </w:pPr>
    </w:p>
    <w:p w14:paraId="798B7410" w14:textId="77777777" w:rsidR="008D2EF9" w:rsidRPr="00707D13" w:rsidRDefault="008D2EF9" w:rsidP="00306B05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75F090AE" w14:textId="77777777" w:rsidR="008D2EF9" w:rsidRPr="00BA7E99" w:rsidRDefault="008D2EF9" w:rsidP="00306B05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„Vrijeme realizacije“ - potrebno je upisati broj dana/mjeseci/godina potrebnih za realizaciju cilja (računajući od planiranog datuma zaprimanja Odluke o odobrenju projekta)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28EB619E" w14:textId="77777777" w:rsidR="008D2EF9" w:rsidRPr="00707D13" w:rsidRDefault="008D2EF9" w:rsidP="00306B05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690CAE5B" w14:textId="77777777" w:rsidR="008D2EF9" w:rsidRPr="00707D13" w:rsidRDefault="008D2EF9" w:rsidP="00306B05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Prijave iznosio je </w:t>
      </w:r>
      <w:r w:rsidRPr="00707D13">
        <w:rPr>
          <w:sz w:val="18"/>
          <w:szCs w:val="18"/>
        </w:rPr>
        <w:t>100.000,00 kn)</w:t>
      </w:r>
    </w:p>
    <w:p w14:paraId="2689CF99" w14:textId="77777777" w:rsidR="008D2EF9" w:rsidRPr="00707D13" w:rsidRDefault="008D2EF9" w:rsidP="00306B05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>120.000,00 kn)</w:t>
      </w:r>
    </w:p>
    <w:p w14:paraId="0FEDE1B3" w14:textId="048FCB70" w:rsidR="00A34048" w:rsidRDefault="008D2EF9" w:rsidP="00306B05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„Dokumenti“ – potrebno je specificirati na temelju kojih dokumenata će ostvarenje cilja biti provjerljivo (npr. Godišnji financijski izvještaj)</w:t>
      </w:r>
    </w:p>
    <w:p w14:paraId="1B7C2C41" w14:textId="77777777" w:rsidR="00A34048" w:rsidRDefault="00A3404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6BABA74" w14:textId="77777777" w:rsidR="008D2EF9" w:rsidRPr="00707D13" w:rsidRDefault="008D2EF9" w:rsidP="008D2EF9">
      <w:pPr>
        <w:spacing w:after="0" w:line="240" w:lineRule="auto"/>
        <w:ind w:left="357" w:hanging="357"/>
        <w:rPr>
          <w:sz w:val="18"/>
          <w:szCs w:val="18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5"/>
        <w:gridCol w:w="7230"/>
      </w:tblGrid>
      <w:tr w:rsidR="008D2EF9" w:rsidRPr="00707D13" w14:paraId="555F67C0" w14:textId="77777777" w:rsidTr="006D3DD2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33F83D96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8D2EF9" w:rsidRPr="00707D13" w14:paraId="16E489D3" w14:textId="77777777" w:rsidTr="006D3DD2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481C1CCC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79899519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2E29DBDD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588823A4" w14:textId="77777777" w:rsidR="008D2EF9" w:rsidRDefault="008D2EF9" w:rsidP="008D2EF9">
      <w:pPr>
        <w:tabs>
          <w:tab w:val="left" w:pos="8010"/>
        </w:tabs>
        <w:spacing w:after="0"/>
      </w:pPr>
      <w:r w:rsidRPr="00707D13">
        <w:rPr>
          <w:i/>
          <w:sz w:val="20"/>
        </w:rPr>
        <w:t>* Obrazac L6_PP_O4 mora biti potpisan i ovjeren (obiteljska poljoprivredna gospodarstva su ga obvezni samo potpisati) od strane podnositelja prijave.</w:t>
      </w:r>
    </w:p>
    <w:sectPr w:rsidR="008D2EF9" w:rsidSect="008D2EF9">
      <w:headerReference w:type="default" r:id="rId19"/>
      <w:footerReference w:type="default" r:id="rId20"/>
      <w:headerReference w:type="first" r:id="rId21"/>
      <w:footerReference w:type="first" r:id="rId22"/>
      <w:pgSz w:w="16838" w:h="11906" w:orient="landscape"/>
      <w:pgMar w:top="1418" w:right="2937" w:bottom="993" w:left="1418" w:header="993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B10E" w14:textId="77777777" w:rsidR="006D3DD2" w:rsidRDefault="006D3DD2" w:rsidP="00336C0E">
      <w:pPr>
        <w:spacing w:after="0" w:line="240" w:lineRule="auto"/>
      </w:pPr>
      <w:r>
        <w:separator/>
      </w:r>
    </w:p>
  </w:endnote>
  <w:endnote w:type="continuationSeparator" w:id="0">
    <w:p w14:paraId="2A465FB2" w14:textId="77777777" w:rsidR="006D3DD2" w:rsidRDefault="006D3DD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E375D" w14:textId="6DAD9C73" w:rsidR="006D3DD2" w:rsidRDefault="00EE24E2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B73B90">
          <w:t>L6_PP_O4_v4.0_201967</w:t>
        </w:r>
      </w:sdtContent>
    </w:sdt>
    <w:r w:rsidR="006D3DD2">
      <w:tab/>
    </w:r>
    <w:r w:rsidR="006D3DD2">
      <w:fldChar w:fldCharType="begin"/>
    </w:r>
    <w:r w:rsidR="006D3DD2">
      <w:instrText xml:space="preserve"> PAGE   \* MERGEFORMAT </w:instrText>
    </w:r>
    <w:r w:rsidR="006D3DD2">
      <w:fldChar w:fldCharType="separate"/>
    </w:r>
    <w:r>
      <w:rPr>
        <w:noProof/>
      </w:rPr>
      <w:t>1</w:t>
    </w:r>
    <w:r w:rsidR="006D3DD2">
      <w:fldChar w:fldCharType="end"/>
    </w:r>
    <w:r w:rsidR="006D3DD2">
      <w:t xml:space="preserve"> / </w:t>
    </w:r>
    <w:r w:rsidR="006D3DD2">
      <w:rPr>
        <w:noProof/>
      </w:rPr>
      <w:fldChar w:fldCharType="begin"/>
    </w:r>
    <w:r w:rsidR="006D3DD2">
      <w:rPr>
        <w:noProof/>
      </w:rPr>
      <w:instrText xml:space="preserve"> NUMPAGES   \* MERGEFORMAT </w:instrText>
    </w:r>
    <w:r w:rsidR="006D3DD2">
      <w:rPr>
        <w:noProof/>
      </w:rPr>
      <w:fldChar w:fldCharType="separate"/>
    </w:r>
    <w:r>
      <w:rPr>
        <w:noProof/>
      </w:rPr>
      <w:t>1</w:t>
    </w:r>
    <w:r w:rsidR="006D3DD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DB809" w14:textId="77777777" w:rsidR="006D3DD2" w:rsidRDefault="006D3DD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57A0137" w14:textId="77777777" w:rsidR="006D3DD2" w:rsidRDefault="006D3D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9F644" w14:textId="3ADA74E0" w:rsidR="006D3DD2" w:rsidRPr="00DF5331" w:rsidRDefault="00EE24E2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B73B90">
          <w:t>L6_PP_O4_v4.0_201967</w:t>
        </w:r>
      </w:sdtContent>
    </w:sdt>
    <w:r w:rsidR="006D3DD2">
      <w:tab/>
    </w:r>
    <w:r w:rsidR="006D3DD2">
      <w:tab/>
    </w:r>
    <w:r w:rsidR="00B73B90">
      <w:tab/>
    </w:r>
    <w:r w:rsidR="00B73B90">
      <w:tab/>
    </w:r>
    <w:r w:rsidR="00B73B90">
      <w:tab/>
    </w:r>
    <w:r w:rsidR="00B73B90">
      <w:tab/>
    </w:r>
    <w:r w:rsidR="006D3DD2">
      <w:fldChar w:fldCharType="begin"/>
    </w:r>
    <w:r w:rsidR="006D3DD2">
      <w:instrText xml:space="preserve"> PAGE   \* MERGEFORMAT </w:instrText>
    </w:r>
    <w:r w:rsidR="006D3DD2">
      <w:fldChar w:fldCharType="separate"/>
    </w:r>
    <w:r w:rsidR="00B73B90">
      <w:rPr>
        <w:noProof/>
      </w:rPr>
      <w:t>16</w:t>
    </w:r>
    <w:r w:rsidR="006D3DD2">
      <w:fldChar w:fldCharType="end"/>
    </w:r>
    <w:r w:rsidR="006D3DD2">
      <w:t xml:space="preserve"> / </w:t>
    </w:r>
    <w:r w:rsidR="002500AB">
      <w:rPr>
        <w:noProof/>
      </w:rPr>
      <w:fldChar w:fldCharType="begin"/>
    </w:r>
    <w:r w:rsidR="002500AB">
      <w:rPr>
        <w:noProof/>
      </w:rPr>
      <w:instrText xml:space="preserve"> NUMPAGES   \* MERGEFORMAT </w:instrText>
    </w:r>
    <w:r w:rsidR="002500AB">
      <w:rPr>
        <w:noProof/>
      </w:rPr>
      <w:fldChar w:fldCharType="separate"/>
    </w:r>
    <w:r w:rsidR="00B73B90">
      <w:rPr>
        <w:noProof/>
      </w:rPr>
      <w:t>16</w:t>
    </w:r>
    <w:r w:rsidR="002500AB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8107D" w14:textId="77777777" w:rsidR="006D3DD2" w:rsidRDefault="006D3DD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 w:rsidR="002500AB">
      <w:rPr>
        <w:noProof/>
      </w:rPr>
      <w:fldChar w:fldCharType="begin"/>
    </w:r>
    <w:r w:rsidR="002500AB">
      <w:rPr>
        <w:noProof/>
      </w:rPr>
      <w:instrText xml:space="preserve"> NUMPAGES   \* MERGEFORMAT </w:instrText>
    </w:r>
    <w:r w:rsidR="002500AB">
      <w:rPr>
        <w:noProof/>
      </w:rPr>
      <w:fldChar w:fldCharType="separate"/>
    </w:r>
    <w:r>
      <w:rPr>
        <w:noProof/>
      </w:rPr>
      <w:t>2</w:t>
    </w:r>
    <w:r w:rsidR="002500A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7B21" w14:textId="77777777" w:rsidR="006D3DD2" w:rsidRDefault="006D3DD2" w:rsidP="00336C0E">
      <w:pPr>
        <w:spacing w:after="0" w:line="240" w:lineRule="auto"/>
      </w:pPr>
      <w:r>
        <w:separator/>
      </w:r>
    </w:p>
  </w:footnote>
  <w:footnote w:type="continuationSeparator" w:id="0">
    <w:p w14:paraId="2DC97429" w14:textId="77777777" w:rsidR="006D3DD2" w:rsidRDefault="006D3DD2" w:rsidP="00336C0E">
      <w:pPr>
        <w:spacing w:after="0" w:line="240" w:lineRule="auto"/>
      </w:pPr>
      <w:r>
        <w:continuationSeparator/>
      </w:r>
    </w:p>
  </w:footnote>
  <w:footnote w:id="1">
    <w:p w14:paraId="247A1433" w14:textId="77777777" w:rsidR="006D3DD2" w:rsidRPr="005B1A67" w:rsidRDefault="006D3DD2" w:rsidP="00306B0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5B024" w14:textId="77777777" w:rsidR="006D3DD2" w:rsidRDefault="006D3DD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4C02B1" wp14:editId="5B0FF918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AE800" w14:textId="77777777" w:rsidR="006D3DD2" w:rsidRDefault="006D3DD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0288" behindDoc="1" locked="1" layoutInCell="1" allowOverlap="1" wp14:anchorId="0ED401C9" wp14:editId="76553D5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02687" w14:textId="77777777" w:rsidR="006D3DD2" w:rsidRDefault="006D3DD2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67442" w14:textId="77777777" w:rsidR="006D3DD2" w:rsidRDefault="006D3DD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14E65"/>
    <w:rsid w:val="0003536B"/>
    <w:rsid w:val="00036035"/>
    <w:rsid w:val="00043A99"/>
    <w:rsid w:val="00053900"/>
    <w:rsid w:val="00071A06"/>
    <w:rsid w:val="000B1E10"/>
    <w:rsid w:val="000F07B2"/>
    <w:rsid w:val="000F4FD1"/>
    <w:rsid w:val="00166453"/>
    <w:rsid w:val="0017478B"/>
    <w:rsid w:val="00175D60"/>
    <w:rsid w:val="001A3A02"/>
    <w:rsid w:val="00207886"/>
    <w:rsid w:val="002500AB"/>
    <w:rsid w:val="002541E6"/>
    <w:rsid w:val="002671E8"/>
    <w:rsid w:val="00272D9C"/>
    <w:rsid w:val="00273B94"/>
    <w:rsid w:val="002A690A"/>
    <w:rsid w:val="002B2929"/>
    <w:rsid w:val="002B68E1"/>
    <w:rsid w:val="002F6D7C"/>
    <w:rsid w:val="00306B05"/>
    <w:rsid w:val="00320BAB"/>
    <w:rsid w:val="0032407A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C257A"/>
    <w:rsid w:val="006D3DD2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2EF9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33C7F"/>
    <w:rsid w:val="00A34048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73B90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D003D6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E24E2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315EB1AF"/>
  <w15:docId w15:val="{D23E19DC-92DC-445E-AB88-45D31D61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2:8080/predlosci/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49"/>
    <w:rsid w:val="001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L6_PP_O4_v4.0_201967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Šifra_x0020_procedure1 xmlns="45adb973-3738-4051-9417-704071a43e5d">L6_PP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L6_PP_O4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VY2WPRCRYZME-5-12809</_dlc_DocId>
    <_dlc_DocIdUrl xmlns="45adb973-3738-4051-9417-704071a43e5d">
      <Url>http://sharepoint2.dmssa.local:8080/_layouts/DocIdRedir.aspx?ID=VY2WPRCRYZME-5-12809</Url>
      <Description>VY2WPRCRYZME-5-12809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72556809-8A35-4044-84FD-594FD4E82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137E4D-58E4-4C6F-98CE-7A8AA2BCE1DE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adb973-3738-4051-9417-704071a43e5d"/>
    <ds:schemaRef ds:uri="http://www.w3.org/XML/1998/namespace"/>
  </ds:schemaRefs>
</ds:datastoreItem>
</file>

<file path=customXml/itemProps8.xml><?xml version="1.0" encoding="utf-8"?>
<ds:datastoreItem xmlns:ds="http://schemas.openxmlformats.org/officeDocument/2006/customXml" ds:itemID="{8FE11F4D-4855-4FE4-A1CC-3F5712F0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Predložak%20dokumenta%20word%202018</Template>
  <TotalTime>2</TotalTime>
  <Pages>16</Pages>
  <Words>2057</Words>
  <Characters>11729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</vt:lpstr>
    </vt:vector>
  </TitlesOfParts>
  <Company/>
  <LinksUpToDate>false</LinksUpToDate>
  <CharactersWithSpaces>13759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</dc:title>
  <dc:creator>Irena Kruljac</dc:creator>
  <cp:lastModifiedBy>Irena Kruljac</cp:lastModifiedBy>
  <cp:revision>2</cp:revision>
  <cp:lastPrinted>2010-11-04T08:04:00Z</cp:lastPrinted>
  <dcterms:created xsi:type="dcterms:W3CDTF">2019-06-07T13:35:00Z</dcterms:created>
  <dcterms:modified xsi:type="dcterms:W3CDTF">2019-06-07T13:35:00Z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97541599-d151-41e6-ad1f-caed52c7fa49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